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Grilledutableau"/>
        <w:tblW w:w="10773" w:type="dxa"/>
        <w:jc w:val="center"/>
        <w:tblLayout w:type="fixed"/>
        <w:tblLook w:val="04A0" w:firstRow="1" w:lastRow="0" w:firstColumn="1" w:lastColumn="0" w:noHBand="0" w:noVBand="1"/>
      </w:tblPr>
      <w:tblGrid>
        <w:gridCol w:w="1821"/>
        <w:gridCol w:w="6989"/>
        <w:gridCol w:w="1963"/>
      </w:tblGrid>
      <w:tr w:rsidR="0010094F" w:rsidTr="0010094F">
        <w:trPr>
          <w:trHeight w:val="454"/>
          <w:jc w:val="center"/>
        </w:trPr>
        <w:tc>
          <w:tcPr>
            <w:tcW w:w="8810" w:type="dxa"/>
            <w:gridSpan w:val="2"/>
            <w:vAlign w:val="center"/>
          </w:tcPr>
          <w:p w:rsidR="0010094F" w:rsidRPr="00B21C46" w:rsidRDefault="00B071CC" w:rsidP="007A13B6">
            <w:pPr>
              <w:pStyle w:val="En-tte"/>
              <w:jc w:val="center"/>
              <w:rPr>
                <w:rFonts w:ascii="Comic Sans MS" w:hAnsi="Comic Sans MS"/>
              </w:rPr>
            </w:pPr>
            <w:r>
              <w:rPr>
                <w:rFonts w:ascii="Comic Sans MS" w:hAnsi="Comic Sans MS"/>
                <w:color w:val="FF0000"/>
                <w:sz w:val="36"/>
              </w:rPr>
              <w:t>Innovation Technologique</w:t>
            </w:r>
          </w:p>
        </w:tc>
        <w:tc>
          <w:tcPr>
            <w:tcW w:w="1963" w:type="dxa"/>
            <w:vAlign w:val="center"/>
          </w:tcPr>
          <w:p w:rsidR="0010094F" w:rsidRDefault="0010094F" w:rsidP="007A13B6">
            <w:pPr>
              <w:pStyle w:val="En-tte"/>
              <w:jc w:val="center"/>
              <w:rPr>
                <w:b/>
              </w:rPr>
            </w:pPr>
            <w:r>
              <w:rPr>
                <w:b/>
              </w:rPr>
              <w:t>1° STI2D</w:t>
            </w:r>
          </w:p>
          <w:p w:rsidR="0010094F" w:rsidRPr="003D0E61" w:rsidRDefault="0031263C" w:rsidP="007A13B6">
            <w:pPr>
              <w:pStyle w:val="En-tte"/>
              <w:jc w:val="center"/>
              <w:rPr>
                <w:rFonts w:ascii="Comic Sans MS" w:hAnsi="Comic Sans MS"/>
                <w:b/>
              </w:rPr>
            </w:pPr>
            <w:r>
              <w:rPr>
                <w:b/>
              </w:rPr>
              <w:t>SEQ 4</w:t>
            </w:r>
          </w:p>
        </w:tc>
      </w:tr>
      <w:tr w:rsidR="0010094F" w:rsidTr="0010094F">
        <w:trPr>
          <w:jc w:val="center"/>
        </w:trPr>
        <w:tc>
          <w:tcPr>
            <w:tcW w:w="1821" w:type="dxa"/>
            <w:vMerge w:val="restart"/>
            <w:vAlign w:val="center"/>
          </w:tcPr>
          <w:p w:rsidR="0010094F" w:rsidRPr="001B6658" w:rsidRDefault="0010094F" w:rsidP="007A13B6">
            <w:pPr>
              <w:pStyle w:val="En-tte"/>
              <w:jc w:val="center"/>
            </w:pPr>
            <w:r w:rsidRPr="002D50A1">
              <w:rPr>
                <w:rFonts w:ascii="Comic Sans MS" w:hAnsi="Comic Sans MS"/>
                <w:noProof/>
                <w:lang w:eastAsia="fr-FR"/>
              </w:rPr>
              <w:drawing>
                <wp:inline distT="0" distB="0" distL="0" distR="0" wp14:anchorId="12621B7F" wp14:editId="58C5836B">
                  <wp:extent cx="637287" cy="408712"/>
                  <wp:effectExtent l="0" t="0" r="0" b="0"/>
                  <wp:docPr id="8" name="Image 8" descr="D:\Cours\Année 2019-2020\1STI2D\Logo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Cours\Année 2019-2020\1STI2D\Logo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4048" cy="4515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89" w:type="dxa"/>
            <w:vAlign w:val="center"/>
          </w:tcPr>
          <w:p w:rsidR="0010094F" w:rsidRPr="00B21C46" w:rsidRDefault="00786B2B" w:rsidP="00EB63E6">
            <w:pPr>
              <w:pStyle w:val="En-tte"/>
              <w:jc w:val="center"/>
              <w:rPr>
                <w:rFonts w:ascii="Arial" w:hAnsi="Arial" w:cs="Arial"/>
              </w:rPr>
            </w:pPr>
            <w:r>
              <w:rPr>
                <w:color w:val="1F497D" w:themeColor="text2"/>
                <w:sz w:val="28"/>
              </w:rPr>
              <w:t>Do</w:t>
            </w:r>
            <w:r w:rsidR="00EB63E6">
              <w:rPr>
                <w:color w:val="1F497D" w:themeColor="text2"/>
                <w:sz w:val="28"/>
              </w:rPr>
              <w:t xml:space="preserve">cument </w:t>
            </w:r>
            <w:r w:rsidR="003D6E87">
              <w:rPr>
                <w:color w:val="1F497D" w:themeColor="text2"/>
                <w:sz w:val="28"/>
              </w:rPr>
              <w:t>réponses</w:t>
            </w:r>
          </w:p>
        </w:tc>
        <w:tc>
          <w:tcPr>
            <w:tcW w:w="1963" w:type="dxa"/>
            <w:vAlign w:val="center"/>
          </w:tcPr>
          <w:p w:rsidR="0010094F" w:rsidRPr="00034DB3" w:rsidRDefault="0010094F" w:rsidP="0031263C">
            <w:pPr>
              <w:pStyle w:val="En-tte"/>
              <w:jc w:val="center"/>
              <w:rPr>
                <w:rFonts w:ascii="Comic Sans MS" w:hAnsi="Comic Sans MS"/>
                <w:b/>
                <w:sz w:val="22"/>
              </w:rPr>
            </w:pPr>
            <w:r>
              <w:rPr>
                <w:rFonts w:ascii="Comic Sans MS" w:hAnsi="Comic Sans MS"/>
                <w:b/>
                <w:sz w:val="22"/>
              </w:rPr>
              <w:t xml:space="preserve">SÉANCE </w:t>
            </w:r>
            <w:r w:rsidR="00AC26F0">
              <w:rPr>
                <w:rFonts w:ascii="Comic Sans MS" w:hAnsi="Comic Sans MS"/>
                <w:b/>
                <w:sz w:val="22"/>
              </w:rPr>
              <w:t>4</w:t>
            </w:r>
          </w:p>
        </w:tc>
      </w:tr>
      <w:tr w:rsidR="0010094F" w:rsidTr="0010094F">
        <w:trPr>
          <w:jc w:val="center"/>
        </w:trPr>
        <w:tc>
          <w:tcPr>
            <w:tcW w:w="1821" w:type="dxa"/>
            <w:vMerge/>
            <w:vAlign w:val="center"/>
          </w:tcPr>
          <w:p w:rsidR="0010094F" w:rsidRDefault="0010094F" w:rsidP="007A13B6">
            <w:pPr>
              <w:pStyle w:val="En-tte"/>
              <w:jc w:val="center"/>
            </w:pPr>
          </w:p>
        </w:tc>
        <w:tc>
          <w:tcPr>
            <w:tcW w:w="6989" w:type="dxa"/>
            <w:vAlign w:val="center"/>
          </w:tcPr>
          <w:p w:rsidR="0010094F" w:rsidRDefault="00C939B3" w:rsidP="007F0852">
            <w:pPr>
              <w:pStyle w:val="En-tte"/>
              <w:jc w:val="center"/>
            </w:pPr>
            <w:r w:rsidRPr="00C939B3">
              <w:rPr>
                <w:b/>
                <w:bCs/>
                <w:sz w:val="36"/>
                <w:szCs w:val="36"/>
              </w:rPr>
              <w:t>Chauffe-eau solaire</w:t>
            </w:r>
            <w:r>
              <w:rPr>
                <w:b/>
                <w:bCs/>
                <w:sz w:val="36"/>
                <w:szCs w:val="36"/>
              </w:rPr>
              <w:t xml:space="preserve"> individuel</w:t>
            </w:r>
          </w:p>
        </w:tc>
        <w:tc>
          <w:tcPr>
            <w:tcW w:w="1963" w:type="dxa"/>
            <w:vAlign w:val="center"/>
          </w:tcPr>
          <w:p w:rsidR="0010094F" w:rsidRDefault="00E06671" w:rsidP="0031263C">
            <w:pPr>
              <w:pStyle w:val="En-tte"/>
              <w:jc w:val="center"/>
            </w:pPr>
            <w:r>
              <w:t>A</w:t>
            </w:r>
            <w:r w:rsidR="00D544EF">
              <w:t xml:space="preserve">ctivité </w:t>
            </w:r>
            <w:r w:rsidR="00EB63E6">
              <w:t>3</w:t>
            </w:r>
          </w:p>
        </w:tc>
      </w:tr>
    </w:tbl>
    <w:p w:rsidR="0010094F" w:rsidRDefault="0010094F" w:rsidP="000830E0"/>
    <w:p w:rsidR="00C075F4" w:rsidRDefault="00786B2B" w:rsidP="0004606F">
      <w:pPr>
        <w:pStyle w:val="Titre1"/>
        <w:numPr>
          <w:ilvl w:val="0"/>
          <w:numId w:val="0"/>
        </w:numPr>
        <w:ind w:left="-426"/>
        <w:jc w:val="center"/>
      </w:pPr>
      <w:r>
        <w:t>D</w:t>
      </w:r>
      <w:r w:rsidR="003D6E87">
        <w:t>R</w:t>
      </w:r>
      <w:r>
        <w:t xml:space="preserve"> 1</w:t>
      </w:r>
    </w:p>
    <w:p w:rsidR="001A6A92" w:rsidRPr="001A6A92" w:rsidRDefault="001A6A92" w:rsidP="001A6A92"/>
    <w:p w:rsidR="00C66FD5" w:rsidRDefault="00F75EE6" w:rsidP="00786B2B">
      <w:pPr>
        <w:jc w:val="center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4334B9FF" wp14:editId="58D03EF5">
                <wp:simplePos x="0" y="0"/>
                <wp:positionH relativeFrom="column">
                  <wp:posOffset>4869815</wp:posOffset>
                </wp:positionH>
                <wp:positionV relativeFrom="paragraph">
                  <wp:posOffset>6628765</wp:posOffset>
                </wp:positionV>
                <wp:extent cx="1193800" cy="246803"/>
                <wp:effectExtent l="0" t="0" r="0" b="1270"/>
                <wp:wrapNone/>
                <wp:docPr id="40" name="Zone de text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93800" cy="24680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F75EE6" w:rsidRPr="00F75EE6" w:rsidRDefault="00F75EE6" w:rsidP="00F75EE6">
                            <w:pPr>
                              <w:jc w:val="center"/>
                              <w:rPr>
                                <w:b/>
                                <w:color w:val="FF00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w w:val="95"/>
                                <w:sz w:val="18"/>
                                <w:szCs w:val="18"/>
                              </w:rPr>
                              <w:t>Résistance électrique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334B9FF" id="_x0000_t202" coordsize="21600,21600" o:spt="202" path="m,l,21600r21600,l21600,xe">
                <v:stroke joinstyle="miter"/>
                <v:path gradientshapeok="t" o:connecttype="rect"/>
              </v:shapetype>
              <v:shape id="Zone de texte 40" o:spid="_x0000_s1026" type="#_x0000_t202" style="position:absolute;left:0;text-align:left;margin-left:383.45pt;margin-top:521.95pt;width:94pt;height:19.4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" filled="f" stroked="f" strokeweight=".5pt">
                <v:textbox>
                  <w:txbxContent>
                    <w:p w:rsidR="00F75EE6" w:rsidRPr="00F75EE6" w:rsidRDefault="00F75EE6" w:rsidP="00F75EE6">
                      <w:pPr>
                        <w:jc w:val="center"/>
                        <w:rPr>
                          <w:b/>
                          <w:color w:val="FF0000"/>
                          <w:sz w:val="18"/>
                          <w:szCs w:val="18"/>
                        </w:rPr>
                      </w:pPr>
                      <w:r>
                        <w:rPr>
                          <w:b/>
                          <w:color w:val="FF0000"/>
                          <w:w w:val="95"/>
                          <w:sz w:val="18"/>
                          <w:szCs w:val="18"/>
                        </w:rPr>
                        <w:t>Résistance électrique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08A38814" wp14:editId="04A82A7B">
                <wp:simplePos x="0" y="0"/>
                <wp:positionH relativeFrom="column">
                  <wp:posOffset>4898601</wp:posOffset>
                </wp:positionH>
                <wp:positionV relativeFrom="paragraph">
                  <wp:posOffset>5782310</wp:posOffset>
                </wp:positionV>
                <wp:extent cx="879686" cy="246803"/>
                <wp:effectExtent l="0" t="0" r="0" b="1270"/>
                <wp:wrapNone/>
                <wp:docPr id="39" name="Zone de text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79686" cy="24680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F75EE6" w:rsidRPr="00F75EE6" w:rsidRDefault="00F75EE6" w:rsidP="00F75EE6">
                            <w:pPr>
                              <w:jc w:val="center"/>
                              <w:rPr>
                                <w:b/>
                                <w:color w:val="FF00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w w:val="95"/>
                                <w:sz w:val="18"/>
                                <w:szCs w:val="18"/>
                              </w:rPr>
                              <w:t>Échangeur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A38814" id="Zone de texte 39" o:spid="_x0000_s1027" type="#_x0000_t202" style="position:absolute;left:0;text-align:left;margin-left:385.7pt;margin-top:455.3pt;width:69.25pt;height:19.4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" filled="f" stroked="f" strokeweight=".5pt">
                <v:textbox>
                  <w:txbxContent>
                    <w:p w:rsidR="00F75EE6" w:rsidRPr="00F75EE6" w:rsidRDefault="00F75EE6" w:rsidP="00F75EE6">
                      <w:pPr>
                        <w:jc w:val="center"/>
                        <w:rPr>
                          <w:b/>
                          <w:color w:val="FF0000"/>
                          <w:sz w:val="18"/>
                          <w:szCs w:val="18"/>
                        </w:rPr>
                      </w:pPr>
                      <w:r>
                        <w:rPr>
                          <w:b/>
                          <w:color w:val="FF0000"/>
                          <w:w w:val="95"/>
                          <w:sz w:val="18"/>
                          <w:szCs w:val="18"/>
                        </w:rPr>
                        <w:t>Échangeur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29A42117" wp14:editId="18964AC5">
                <wp:simplePos x="0" y="0"/>
                <wp:positionH relativeFrom="column">
                  <wp:posOffset>4941782</wp:posOffset>
                </wp:positionH>
                <wp:positionV relativeFrom="paragraph">
                  <wp:posOffset>3106632</wp:posOffset>
                </wp:positionV>
                <wp:extent cx="879686" cy="246803"/>
                <wp:effectExtent l="0" t="0" r="0" b="1270"/>
                <wp:wrapNone/>
                <wp:docPr id="38" name="Zone de text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79686" cy="24680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F75EE6" w:rsidRPr="00F75EE6" w:rsidRDefault="00F75EE6" w:rsidP="00F75EE6">
                            <w:pPr>
                              <w:jc w:val="center"/>
                              <w:rPr>
                                <w:b/>
                                <w:color w:val="FF00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w w:val="95"/>
                                <w:sz w:val="18"/>
                                <w:szCs w:val="18"/>
                              </w:rPr>
                              <w:t>Ballon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A42117" id="Zone de texte 38" o:spid="_x0000_s1028" type="#_x0000_t202" style="position:absolute;left:0;text-align:left;margin-left:389.1pt;margin-top:244.6pt;width:69.25pt;height:19.4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" filled="f" stroked="f" strokeweight=".5pt">
                <v:textbox>
                  <w:txbxContent>
                    <w:p w:rsidR="00F75EE6" w:rsidRPr="00F75EE6" w:rsidRDefault="00F75EE6" w:rsidP="00F75EE6">
                      <w:pPr>
                        <w:jc w:val="center"/>
                        <w:rPr>
                          <w:b/>
                          <w:color w:val="FF0000"/>
                          <w:sz w:val="18"/>
                          <w:szCs w:val="18"/>
                        </w:rPr>
                      </w:pPr>
                      <w:r>
                        <w:rPr>
                          <w:b/>
                          <w:color w:val="FF0000"/>
                          <w:w w:val="95"/>
                          <w:sz w:val="18"/>
                          <w:szCs w:val="18"/>
                        </w:rPr>
                        <w:t>Ballon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7861F524" wp14:editId="610655F2">
                <wp:simplePos x="0" y="0"/>
                <wp:positionH relativeFrom="column">
                  <wp:posOffset>4806315</wp:posOffset>
                </wp:positionH>
                <wp:positionV relativeFrom="paragraph">
                  <wp:posOffset>1083098</wp:posOffset>
                </wp:positionV>
                <wp:extent cx="1185333" cy="327025"/>
                <wp:effectExtent l="0" t="0" r="0" b="0"/>
                <wp:wrapNone/>
                <wp:docPr id="36" name="Zone de text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5333" cy="327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F75EE6" w:rsidRPr="00F75EE6" w:rsidRDefault="00F75EE6" w:rsidP="00F75EE6">
                            <w:pPr>
                              <w:jc w:val="center"/>
                              <w:rPr>
                                <w:b/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F75EE6">
                              <w:rPr>
                                <w:b/>
                                <w:color w:val="FF0000"/>
                                <w:w w:val="95"/>
                                <w:sz w:val="18"/>
                                <w:szCs w:val="18"/>
                              </w:rPr>
                              <w:t>Pompe de circulation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61F524" id="Zone de texte 36" o:spid="_x0000_s1029" type="#_x0000_t202" style="position:absolute;left:0;text-align:left;margin-left:378.45pt;margin-top:85.3pt;width:93.35pt;height:25.75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" filled="f" stroked="f" strokeweight=".5pt">
                <v:textbox>
                  <w:txbxContent>
                    <w:p w:rsidR="00F75EE6" w:rsidRPr="00F75EE6" w:rsidRDefault="00F75EE6" w:rsidP="00F75EE6">
                      <w:pPr>
                        <w:jc w:val="center"/>
                        <w:rPr>
                          <w:b/>
                          <w:color w:val="FF0000"/>
                          <w:sz w:val="18"/>
                          <w:szCs w:val="18"/>
                        </w:rPr>
                      </w:pPr>
                      <w:r w:rsidRPr="00F75EE6">
                        <w:rPr>
                          <w:b/>
                          <w:color w:val="FF0000"/>
                          <w:w w:val="95"/>
                          <w:sz w:val="18"/>
                          <w:szCs w:val="18"/>
                        </w:rPr>
                        <w:t>Pompe de circulation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>
                <wp:simplePos x="0" y="0"/>
                <wp:positionH relativeFrom="column">
                  <wp:posOffset>4867698</wp:posOffset>
                </wp:positionH>
                <wp:positionV relativeFrom="paragraph">
                  <wp:posOffset>354965</wp:posOffset>
                </wp:positionV>
                <wp:extent cx="917152" cy="327025"/>
                <wp:effectExtent l="0" t="0" r="0" b="0"/>
                <wp:wrapNone/>
                <wp:docPr id="33" name="Zone de text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7152" cy="327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F75EE6" w:rsidRPr="00F75EE6" w:rsidRDefault="00F75EE6" w:rsidP="00F75EE6">
                            <w:pPr>
                              <w:jc w:val="center"/>
                              <w:rPr>
                                <w:b/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F75EE6">
                              <w:rPr>
                                <w:b/>
                                <w:color w:val="FF0000"/>
                                <w:w w:val="95"/>
                                <w:sz w:val="18"/>
                                <w:szCs w:val="18"/>
                              </w:rPr>
                              <w:t>Capteu</w:t>
                            </w:r>
                            <w:r w:rsidRPr="00F75EE6">
                              <w:rPr>
                                <w:b/>
                                <w:color w:val="FF0000"/>
                                <w:w w:val="95"/>
                                <w:sz w:val="18"/>
                                <w:szCs w:val="18"/>
                              </w:rPr>
                              <w:t>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33" o:spid="_x0000_s1030" type="#_x0000_t202" style="position:absolute;left:0;text-align:left;margin-left:383.3pt;margin-top:27.95pt;width:72.2pt;height:25.75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" filled="f" stroked="f" strokeweight=".5pt">
                <v:textbox>
                  <w:txbxContent>
                    <w:p w:rsidR="00F75EE6" w:rsidRPr="00F75EE6" w:rsidRDefault="00F75EE6" w:rsidP="00F75EE6">
                      <w:pPr>
                        <w:jc w:val="center"/>
                        <w:rPr>
                          <w:b/>
                          <w:color w:val="FF0000"/>
                          <w:sz w:val="18"/>
                          <w:szCs w:val="18"/>
                        </w:rPr>
                      </w:pPr>
                      <w:r w:rsidRPr="00F75EE6">
                        <w:rPr>
                          <w:b/>
                          <w:color w:val="FF0000"/>
                          <w:w w:val="95"/>
                          <w:sz w:val="18"/>
                          <w:szCs w:val="18"/>
                        </w:rPr>
                        <w:t>Capteu</w:t>
                      </w:r>
                      <w:r w:rsidRPr="00F75EE6">
                        <w:rPr>
                          <w:b/>
                          <w:color w:val="FF0000"/>
                          <w:w w:val="95"/>
                          <w:sz w:val="18"/>
                          <w:szCs w:val="18"/>
                        </w:rPr>
                        <w:t>r</w:t>
                      </w:r>
                    </w:p>
                  </w:txbxContent>
                </v:textbox>
              </v:shape>
            </w:pict>
          </mc:Fallback>
        </mc:AlternateContent>
      </w:r>
      <w:r w:rsidR="003D6E87">
        <w:rPr>
          <w:noProof/>
          <w:lang w:eastAsia="fr-FR"/>
        </w:rPr>
        <mc:AlternateContent>
          <mc:Choice Requires="wpg">
            <w:drawing>
              <wp:inline distT="0" distB="0" distL="0" distR="0">
                <wp:extent cx="6256655" cy="7385050"/>
                <wp:effectExtent l="0" t="0" r="0" b="6350"/>
                <wp:docPr id="7" name="Group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56655" cy="7385050"/>
                          <a:chOff x="1164" y="-569"/>
                          <a:chExt cx="9853" cy="11630"/>
                        </a:xfrm>
                      </wpg:grpSpPr>
                      <pic:pic xmlns:pic="http://schemas.openxmlformats.org/drawingml/2006/picture">
                        <pic:nvPicPr>
                          <pic:cNvPr id="9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64" y="-569"/>
                            <a:ext cx="9853" cy="116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g:grpSp>
                        <wpg:cNvPr id="10" name="Group 5"/>
                        <wpg:cNvGrpSpPr>
                          <a:grpSpLocks/>
                        </wpg:cNvGrpSpPr>
                        <wpg:grpSpPr bwMode="auto">
                          <a:xfrm>
                            <a:off x="8514" y="-6"/>
                            <a:ext cx="1442" cy="512"/>
                            <a:chOff x="8514" y="-6"/>
                            <a:chExt cx="1442" cy="512"/>
                          </a:xfrm>
                        </wpg:grpSpPr>
                        <wps:wsp>
                          <wps:cNvPr id="11" name="Freeform 6"/>
                          <wps:cNvSpPr>
                            <a:spLocks/>
                          </wps:cNvSpPr>
                          <wps:spPr bwMode="auto">
                            <a:xfrm>
                              <a:off x="8514" y="-6"/>
                              <a:ext cx="1442" cy="512"/>
                            </a:xfrm>
                            <a:custGeom>
                              <a:avLst/>
                              <a:gdLst>
                                <a:gd name="T0" fmla="+- 0 8514 8514"/>
                                <a:gd name="T1" fmla="*/ T0 w 1442"/>
                                <a:gd name="T2" fmla="+- 0 506 -6"/>
                                <a:gd name="T3" fmla="*/ 506 h 512"/>
                                <a:gd name="T4" fmla="+- 0 9956 8514"/>
                                <a:gd name="T5" fmla="*/ T4 w 1442"/>
                                <a:gd name="T6" fmla="+- 0 506 -6"/>
                                <a:gd name="T7" fmla="*/ 506 h 512"/>
                                <a:gd name="T8" fmla="+- 0 9956 8514"/>
                                <a:gd name="T9" fmla="*/ T8 w 1442"/>
                                <a:gd name="T10" fmla="+- 0 -6 -6"/>
                                <a:gd name="T11" fmla="*/ -6 h 512"/>
                                <a:gd name="T12" fmla="+- 0 8514 8514"/>
                                <a:gd name="T13" fmla="*/ T12 w 1442"/>
                                <a:gd name="T14" fmla="+- 0 -6 -6"/>
                                <a:gd name="T15" fmla="*/ -6 h 512"/>
                                <a:gd name="T16" fmla="+- 0 8514 8514"/>
                                <a:gd name="T17" fmla="*/ T16 w 1442"/>
                                <a:gd name="T18" fmla="+- 0 506 -6"/>
                                <a:gd name="T19" fmla="*/ 506 h 5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42" h="512">
                                  <a:moveTo>
                                    <a:pt x="0" y="512"/>
                                  </a:moveTo>
                                  <a:lnTo>
                                    <a:pt x="1442" y="512"/>
                                  </a:lnTo>
                                  <a:lnTo>
                                    <a:pt x="144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5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" name="Group 7"/>
                        <wpg:cNvGrpSpPr>
                          <a:grpSpLocks/>
                        </wpg:cNvGrpSpPr>
                        <wpg:grpSpPr bwMode="auto">
                          <a:xfrm>
                            <a:off x="8514" y="-6"/>
                            <a:ext cx="1442" cy="512"/>
                            <a:chOff x="8514" y="-6"/>
                            <a:chExt cx="1442" cy="512"/>
                          </a:xfrm>
                        </wpg:grpSpPr>
                        <wps:wsp>
                          <wps:cNvPr id="14" name="Freeform 8"/>
                          <wps:cNvSpPr>
                            <a:spLocks/>
                          </wps:cNvSpPr>
                          <wps:spPr bwMode="auto">
                            <a:xfrm>
                              <a:off x="8514" y="-6"/>
                              <a:ext cx="1442" cy="512"/>
                            </a:xfrm>
                            <a:custGeom>
                              <a:avLst/>
                              <a:gdLst>
                                <a:gd name="T0" fmla="+- 0 8514 8514"/>
                                <a:gd name="T1" fmla="*/ T0 w 1442"/>
                                <a:gd name="T2" fmla="+- 0 506 -6"/>
                                <a:gd name="T3" fmla="*/ 506 h 512"/>
                                <a:gd name="T4" fmla="+- 0 9956 8514"/>
                                <a:gd name="T5" fmla="*/ T4 w 1442"/>
                                <a:gd name="T6" fmla="+- 0 506 -6"/>
                                <a:gd name="T7" fmla="*/ 506 h 512"/>
                                <a:gd name="T8" fmla="+- 0 9956 8514"/>
                                <a:gd name="T9" fmla="*/ T8 w 1442"/>
                                <a:gd name="T10" fmla="+- 0 -6 -6"/>
                                <a:gd name="T11" fmla="*/ -6 h 512"/>
                                <a:gd name="T12" fmla="+- 0 8514 8514"/>
                                <a:gd name="T13" fmla="*/ T12 w 1442"/>
                                <a:gd name="T14" fmla="+- 0 -6 -6"/>
                                <a:gd name="T15" fmla="*/ -6 h 512"/>
                                <a:gd name="T16" fmla="+- 0 8514 8514"/>
                                <a:gd name="T17" fmla="*/ T16 w 1442"/>
                                <a:gd name="T18" fmla="+- 0 506 -6"/>
                                <a:gd name="T19" fmla="*/ 506 h 5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42" h="512">
                                  <a:moveTo>
                                    <a:pt x="0" y="512"/>
                                  </a:moveTo>
                                  <a:lnTo>
                                    <a:pt x="1442" y="512"/>
                                  </a:lnTo>
                                  <a:lnTo>
                                    <a:pt x="144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51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" name="Group 9"/>
                        <wpg:cNvGrpSpPr>
                          <a:grpSpLocks/>
                        </wpg:cNvGrpSpPr>
                        <wpg:grpSpPr bwMode="auto">
                          <a:xfrm>
                            <a:off x="8617" y="9886"/>
                            <a:ext cx="1667" cy="392"/>
                            <a:chOff x="8617" y="9886"/>
                            <a:chExt cx="1667" cy="392"/>
                          </a:xfrm>
                        </wpg:grpSpPr>
                        <wps:wsp>
                          <wps:cNvPr id="16" name="Freeform 10"/>
                          <wps:cNvSpPr>
                            <a:spLocks/>
                          </wps:cNvSpPr>
                          <wps:spPr bwMode="auto">
                            <a:xfrm>
                              <a:off x="8617" y="9886"/>
                              <a:ext cx="1667" cy="392"/>
                            </a:xfrm>
                            <a:custGeom>
                              <a:avLst/>
                              <a:gdLst>
                                <a:gd name="T0" fmla="+- 0 8617 8617"/>
                                <a:gd name="T1" fmla="*/ T0 w 1667"/>
                                <a:gd name="T2" fmla="+- 0 10278 9886"/>
                                <a:gd name="T3" fmla="*/ 10278 h 392"/>
                                <a:gd name="T4" fmla="+- 0 10284 8617"/>
                                <a:gd name="T5" fmla="*/ T4 w 1667"/>
                                <a:gd name="T6" fmla="+- 0 10278 9886"/>
                                <a:gd name="T7" fmla="*/ 10278 h 392"/>
                                <a:gd name="T8" fmla="+- 0 10284 8617"/>
                                <a:gd name="T9" fmla="*/ T8 w 1667"/>
                                <a:gd name="T10" fmla="+- 0 9886 9886"/>
                                <a:gd name="T11" fmla="*/ 9886 h 392"/>
                                <a:gd name="T12" fmla="+- 0 8617 8617"/>
                                <a:gd name="T13" fmla="*/ T12 w 1667"/>
                                <a:gd name="T14" fmla="+- 0 9886 9886"/>
                                <a:gd name="T15" fmla="*/ 9886 h 392"/>
                                <a:gd name="T16" fmla="+- 0 8617 8617"/>
                                <a:gd name="T17" fmla="*/ T16 w 1667"/>
                                <a:gd name="T18" fmla="+- 0 10278 9886"/>
                                <a:gd name="T19" fmla="*/ 10278 h 39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67" h="392">
                                  <a:moveTo>
                                    <a:pt x="0" y="392"/>
                                  </a:moveTo>
                                  <a:lnTo>
                                    <a:pt x="1667" y="392"/>
                                  </a:lnTo>
                                  <a:lnTo>
                                    <a:pt x="166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9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" name="Group 11"/>
                        <wpg:cNvGrpSpPr>
                          <a:grpSpLocks/>
                        </wpg:cNvGrpSpPr>
                        <wpg:grpSpPr bwMode="auto">
                          <a:xfrm>
                            <a:off x="8617" y="9886"/>
                            <a:ext cx="1667" cy="392"/>
                            <a:chOff x="8617" y="9886"/>
                            <a:chExt cx="1667" cy="392"/>
                          </a:xfrm>
                        </wpg:grpSpPr>
                        <wps:wsp>
                          <wps:cNvPr id="18" name="Freeform 12"/>
                          <wps:cNvSpPr>
                            <a:spLocks/>
                          </wps:cNvSpPr>
                          <wps:spPr bwMode="auto">
                            <a:xfrm>
                              <a:off x="8617" y="9886"/>
                              <a:ext cx="1667" cy="392"/>
                            </a:xfrm>
                            <a:custGeom>
                              <a:avLst/>
                              <a:gdLst>
                                <a:gd name="T0" fmla="+- 0 8617 8617"/>
                                <a:gd name="T1" fmla="*/ T0 w 1667"/>
                                <a:gd name="T2" fmla="+- 0 10278 9886"/>
                                <a:gd name="T3" fmla="*/ 10278 h 392"/>
                                <a:gd name="T4" fmla="+- 0 10284 8617"/>
                                <a:gd name="T5" fmla="*/ T4 w 1667"/>
                                <a:gd name="T6" fmla="+- 0 10278 9886"/>
                                <a:gd name="T7" fmla="*/ 10278 h 392"/>
                                <a:gd name="T8" fmla="+- 0 10284 8617"/>
                                <a:gd name="T9" fmla="*/ T8 w 1667"/>
                                <a:gd name="T10" fmla="+- 0 9886 9886"/>
                                <a:gd name="T11" fmla="*/ 9886 h 392"/>
                                <a:gd name="T12" fmla="+- 0 8617 8617"/>
                                <a:gd name="T13" fmla="*/ T12 w 1667"/>
                                <a:gd name="T14" fmla="+- 0 9886 9886"/>
                                <a:gd name="T15" fmla="*/ 9886 h 392"/>
                                <a:gd name="T16" fmla="+- 0 8617 8617"/>
                                <a:gd name="T17" fmla="*/ T16 w 1667"/>
                                <a:gd name="T18" fmla="+- 0 10278 9886"/>
                                <a:gd name="T19" fmla="*/ 10278 h 39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67" h="392">
                                  <a:moveTo>
                                    <a:pt x="0" y="392"/>
                                  </a:moveTo>
                                  <a:lnTo>
                                    <a:pt x="1667" y="392"/>
                                  </a:lnTo>
                                  <a:lnTo>
                                    <a:pt x="166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9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" name="Group 13"/>
                        <wpg:cNvGrpSpPr>
                          <a:grpSpLocks/>
                        </wpg:cNvGrpSpPr>
                        <wpg:grpSpPr bwMode="auto">
                          <a:xfrm>
                            <a:off x="8563" y="8535"/>
                            <a:ext cx="1382" cy="392"/>
                            <a:chOff x="8563" y="8535"/>
                            <a:chExt cx="1382" cy="392"/>
                          </a:xfrm>
                        </wpg:grpSpPr>
                        <wps:wsp>
                          <wps:cNvPr id="20" name="Freeform 14"/>
                          <wps:cNvSpPr>
                            <a:spLocks/>
                          </wps:cNvSpPr>
                          <wps:spPr bwMode="auto">
                            <a:xfrm>
                              <a:off x="8563" y="8535"/>
                              <a:ext cx="1382" cy="392"/>
                            </a:xfrm>
                            <a:custGeom>
                              <a:avLst/>
                              <a:gdLst>
                                <a:gd name="T0" fmla="+- 0 8563 8563"/>
                                <a:gd name="T1" fmla="*/ T0 w 1382"/>
                                <a:gd name="T2" fmla="+- 0 8927 8535"/>
                                <a:gd name="T3" fmla="*/ 8927 h 392"/>
                                <a:gd name="T4" fmla="+- 0 9945 8563"/>
                                <a:gd name="T5" fmla="*/ T4 w 1382"/>
                                <a:gd name="T6" fmla="+- 0 8927 8535"/>
                                <a:gd name="T7" fmla="*/ 8927 h 392"/>
                                <a:gd name="T8" fmla="+- 0 9945 8563"/>
                                <a:gd name="T9" fmla="*/ T8 w 1382"/>
                                <a:gd name="T10" fmla="+- 0 8535 8535"/>
                                <a:gd name="T11" fmla="*/ 8535 h 392"/>
                                <a:gd name="T12" fmla="+- 0 8563 8563"/>
                                <a:gd name="T13" fmla="*/ T12 w 1382"/>
                                <a:gd name="T14" fmla="+- 0 8535 8535"/>
                                <a:gd name="T15" fmla="*/ 8535 h 392"/>
                                <a:gd name="T16" fmla="+- 0 8563 8563"/>
                                <a:gd name="T17" fmla="*/ T16 w 1382"/>
                                <a:gd name="T18" fmla="+- 0 8927 8535"/>
                                <a:gd name="T19" fmla="*/ 8927 h 39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82" h="392">
                                  <a:moveTo>
                                    <a:pt x="0" y="392"/>
                                  </a:moveTo>
                                  <a:lnTo>
                                    <a:pt x="1382" y="392"/>
                                  </a:lnTo>
                                  <a:lnTo>
                                    <a:pt x="138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9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" name="Group 15"/>
                        <wpg:cNvGrpSpPr>
                          <a:grpSpLocks/>
                        </wpg:cNvGrpSpPr>
                        <wpg:grpSpPr bwMode="auto">
                          <a:xfrm>
                            <a:off x="8563" y="8535"/>
                            <a:ext cx="1382" cy="392"/>
                            <a:chOff x="8563" y="8535"/>
                            <a:chExt cx="1382" cy="392"/>
                          </a:xfrm>
                        </wpg:grpSpPr>
                        <wps:wsp>
                          <wps:cNvPr id="22" name="Freeform 16"/>
                          <wps:cNvSpPr>
                            <a:spLocks/>
                          </wps:cNvSpPr>
                          <wps:spPr bwMode="auto">
                            <a:xfrm>
                              <a:off x="8563" y="8535"/>
                              <a:ext cx="1382" cy="392"/>
                            </a:xfrm>
                            <a:custGeom>
                              <a:avLst/>
                              <a:gdLst>
                                <a:gd name="T0" fmla="+- 0 8563 8563"/>
                                <a:gd name="T1" fmla="*/ T0 w 1382"/>
                                <a:gd name="T2" fmla="+- 0 8927 8535"/>
                                <a:gd name="T3" fmla="*/ 8927 h 392"/>
                                <a:gd name="T4" fmla="+- 0 9945 8563"/>
                                <a:gd name="T5" fmla="*/ T4 w 1382"/>
                                <a:gd name="T6" fmla="+- 0 8927 8535"/>
                                <a:gd name="T7" fmla="*/ 8927 h 392"/>
                                <a:gd name="T8" fmla="+- 0 9945 8563"/>
                                <a:gd name="T9" fmla="*/ T8 w 1382"/>
                                <a:gd name="T10" fmla="+- 0 8535 8535"/>
                                <a:gd name="T11" fmla="*/ 8535 h 392"/>
                                <a:gd name="T12" fmla="+- 0 8563 8563"/>
                                <a:gd name="T13" fmla="*/ T12 w 1382"/>
                                <a:gd name="T14" fmla="+- 0 8535 8535"/>
                                <a:gd name="T15" fmla="*/ 8535 h 392"/>
                                <a:gd name="T16" fmla="+- 0 8563 8563"/>
                                <a:gd name="T17" fmla="*/ T16 w 1382"/>
                                <a:gd name="T18" fmla="+- 0 8927 8535"/>
                                <a:gd name="T19" fmla="*/ 8927 h 39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82" h="392">
                                  <a:moveTo>
                                    <a:pt x="0" y="392"/>
                                  </a:moveTo>
                                  <a:lnTo>
                                    <a:pt x="1382" y="392"/>
                                  </a:lnTo>
                                  <a:lnTo>
                                    <a:pt x="138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9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" name="Group 17"/>
                        <wpg:cNvGrpSpPr>
                          <a:grpSpLocks/>
                        </wpg:cNvGrpSpPr>
                        <wpg:grpSpPr bwMode="auto">
                          <a:xfrm>
                            <a:off x="8634" y="4321"/>
                            <a:ext cx="1382" cy="392"/>
                            <a:chOff x="8634" y="4321"/>
                            <a:chExt cx="1382" cy="392"/>
                          </a:xfrm>
                        </wpg:grpSpPr>
                        <wps:wsp>
                          <wps:cNvPr id="24" name="Freeform 18"/>
                          <wps:cNvSpPr>
                            <a:spLocks/>
                          </wps:cNvSpPr>
                          <wps:spPr bwMode="auto">
                            <a:xfrm>
                              <a:off x="8634" y="4321"/>
                              <a:ext cx="1382" cy="392"/>
                            </a:xfrm>
                            <a:custGeom>
                              <a:avLst/>
                              <a:gdLst>
                                <a:gd name="T0" fmla="+- 0 8634 8634"/>
                                <a:gd name="T1" fmla="*/ T0 w 1382"/>
                                <a:gd name="T2" fmla="+- 0 4713 4321"/>
                                <a:gd name="T3" fmla="*/ 4713 h 392"/>
                                <a:gd name="T4" fmla="+- 0 10016 8634"/>
                                <a:gd name="T5" fmla="*/ T4 w 1382"/>
                                <a:gd name="T6" fmla="+- 0 4713 4321"/>
                                <a:gd name="T7" fmla="*/ 4713 h 392"/>
                                <a:gd name="T8" fmla="+- 0 10016 8634"/>
                                <a:gd name="T9" fmla="*/ T8 w 1382"/>
                                <a:gd name="T10" fmla="+- 0 4321 4321"/>
                                <a:gd name="T11" fmla="*/ 4321 h 392"/>
                                <a:gd name="T12" fmla="+- 0 8634 8634"/>
                                <a:gd name="T13" fmla="*/ T12 w 1382"/>
                                <a:gd name="T14" fmla="+- 0 4321 4321"/>
                                <a:gd name="T15" fmla="*/ 4321 h 392"/>
                                <a:gd name="T16" fmla="+- 0 8634 8634"/>
                                <a:gd name="T17" fmla="*/ T16 w 1382"/>
                                <a:gd name="T18" fmla="+- 0 4713 4321"/>
                                <a:gd name="T19" fmla="*/ 4713 h 39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82" h="392">
                                  <a:moveTo>
                                    <a:pt x="0" y="392"/>
                                  </a:moveTo>
                                  <a:lnTo>
                                    <a:pt x="1382" y="392"/>
                                  </a:lnTo>
                                  <a:lnTo>
                                    <a:pt x="138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9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" name="Group 19"/>
                        <wpg:cNvGrpSpPr>
                          <a:grpSpLocks/>
                        </wpg:cNvGrpSpPr>
                        <wpg:grpSpPr bwMode="auto">
                          <a:xfrm>
                            <a:off x="8634" y="4321"/>
                            <a:ext cx="1382" cy="392"/>
                            <a:chOff x="8634" y="4321"/>
                            <a:chExt cx="1382" cy="392"/>
                          </a:xfrm>
                        </wpg:grpSpPr>
                        <wps:wsp>
                          <wps:cNvPr id="26" name="Freeform 20"/>
                          <wps:cNvSpPr>
                            <a:spLocks/>
                          </wps:cNvSpPr>
                          <wps:spPr bwMode="auto">
                            <a:xfrm>
                              <a:off x="8634" y="4321"/>
                              <a:ext cx="1382" cy="392"/>
                            </a:xfrm>
                            <a:custGeom>
                              <a:avLst/>
                              <a:gdLst>
                                <a:gd name="T0" fmla="+- 0 8634 8634"/>
                                <a:gd name="T1" fmla="*/ T0 w 1382"/>
                                <a:gd name="T2" fmla="+- 0 4713 4321"/>
                                <a:gd name="T3" fmla="*/ 4713 h 392"/>
                                <a:gd name="T4" fmla="+- 0 10016 8634"/>
                                <a:gd name="T5" fmla="*/ T4 w 1382"/>
                                <a:gd name="T6" fmla="+- 0 4713 4321"/>
                                <a:gd name="T7" fmla="*/ 4713 h 392"/>
                                <a:gd name="T8" fmla="+- 0 10016 8634"/>
                                <a:gd name="T9" fmla="*/ T8 w 1382"/>
                                <a:gd name="T10" fmla="+- 0 4321 4321"/>
                                <a:gd name="T11" fmla="*/ 4321 h 392"/>
                                <a:gd name="T12" fmla="+- 0 8634 8634"/>
                                <a:gd name="T13" fmla="*/ T12 w 1382"/>
                                <a:gd name="T14" fmla="+- 0 4321 4321"/>
                                <a:gd name="T15" fmla="*/ 4321 h 392"/>
                                <a:gd name="T16" fmla="+- 0 8634 8634"/>
                                <a:gd name="T17" fmla="*/ T16 w 1382"/>
                                <a:gd name="T18" fmla="+- 0 4713 4321"/>
                                <a:gd name="T19" fmla="*/ 4713 h 39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82" h="392">
                                  <a:moveTo>
                                    <a:pt x="0" y="392"/>
                                  </a:moveTo>
                                  <a:lnTo>
                                    <a:pt x="1382" y="392"/>
                                  </a:lnTo>
                                  <a:lnTo>
                                    <a:pt x="138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9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" name="Group 21"/>
                        <wpg:cNvGrpSpPr>
                          <a:grpSpLocks/>
                        </wpg:cNvGrpSpPr>
                        <wpg:grpSpPr bwMode="auto">
                          <a:xfrm>
                            <a:off x="8421" y="1148"/>
                            <a:ext cx="1869" cy="497"/>
                            <a:chOff x="8421" y="1148"/>
                            <a:chExt cx="1869" cy="497"/>
                          </a:xfrm>
                        </wpg:grpSpPr>
                        <wps:wsp>
                          <wps:cNvPr id="28" name="Freeform 22"/>
                          <wps:cNvSpPr>
                            <a:spLocks/>
                          </wps:cNvSpPr>
                          <wps:spPr bwMode="auto">
                            <a:xfrm>
                              <a:off x="8421" y="1148"/>
                              <a:ext cx="1869" cy="497"/>
                            </a:xfrm>
                            <a:custGeom>
                              <a:avLst/>
                              <a:gdLst>
                                <a:gd name="T0" fmla="+- 0 8421 8421"/>
                                <a:gd name="T1" fmla="*/ T0 w 1869"/>
                                <a:gd name="T2" fmla="+- 0 1645 1148"/>
                                <a:gd name="T3" fmla="*/ 1645 h 497"/>
                                <a:gd name="T4" fmla="+- 0 10290 8421"/>
                                <a:gd name="T5" fmla="*/ T4 w 1869"/>
                                <a:gd name="T6" fmla="+- 0 1645 1148"/>
                                <a:gd name="T7" fmla="*/ 1645 h 497"/>
                                <a:gd name="T8" fmla="+- 0 10290 8421"/>
                                <a:gd name="T9" fmla="*/ T8 w 1869"/>
                                <a:gd name="T10" fmla="+- 0 1148 1148"/>
                                <a:gd name="T11" fmla="*/ 1148 h 497"/>
                                <a:gd name="T12" fmla="+- 0 8421 8421"/>
                                <a:gd name="T13" fmla="*/ T12 w 1869"/>
                                <a:gd name="T14" fmla="+- 0 1148 1148"/>
                                <a:gd name="T15" fmla="*/ 1148 h 497"/>
                                <a:gd name="T16" fmla="+- 0 8421 8421"/>
                                <a:gd name="T17" fmla="*/ T16 w 1869"/>
                                <a:gd name="T18" fmla="+- 0 1645 1148"/>
                                <a:gd name="T19" fmla="*/ 1645 h 49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869" h="497">
                                  <a:moveTo>
                                    <a:pt x="0" y="497"/>
                                  </a:moveTo>
                                  <a:lnTo>
                                    <a:pt x="1869" y="497"/>
                                  </a:lnTo>
                                  <a:lnTo>
                                    <a:pt x="186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9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" name="Group 23"/>
                        <wpg:cNvGrpSpPr>
                          <a:grpSpLocks/>
                        </wpg:cNvGrpSpPr>
                        <wpg:grpSpPr bwMode="auto">
                          <a:xfrm>
                            <a:off x="8421" y="1148"/>
                            <a:ext cx="1869" cy="497"/>
                            <a:chOff x="8421" y="1148"/>
                            <a:chExt cx="1869" cy="497"/>
                          </a:xfrm>
                        </wpg:grpSpPr>
                        <wps:wsp>
                          <wps:cNvPr id="32" name="Freeform 24"/>
                          <wps:cNvSpPr>
                            <a:spLocks/>
                          </wps:cNvSpPr>
                          <wps:spPr bwMode="auto">
                            <a:xfrm>
                              <a:off x="8421" y="1148"/>
                              <a:ext cx="1869" cy="497"/>
                            </a:xfrm>
                            <a:custGeom>
                              <a:avLst/>
                              <a:gdLst>
                                <a:gd name="T0" fmla="+- 0 8421 8421"/>
                                <a:gd name="T1" fmla="*/ T0 w 1869"/>
                                <a:gd name="T2" fmla="+- 0 1645 1148"/>
                                <a:gd name="T3" fmla="*/ 1645 h 497"/>
                                <a:gd name="T4" fmla="+- 0 10290 8421"/>
                                <a:gd name="T5" fmla="*/ T4 w 1869"/>
                                <a:gd name="T6" fmla="+- 0 1645 1148"/>
                                <a:gd name="T7" fmla="*/ 1645 h 497"/>
                                <a:gd name="T8" fmla="+- 0 10290 8421"/>
                                <a:gd name="T9" fmla="*/ T8 w 1869"/>
                                <a:gd name="T10" fmla="+- 0 1148 1148"/>
                                <a:gd name="T11" fmla="*/ 1148 h 497"/>
                                <a:gd name="T12" fmla="+- 0 8421 8421"/>
                                <a:gd name="T13" fmla="*/ T12 w 1869"/>
                                <a:gd name="T14" fmla="+- 0 1148 1148"/>
                                <a:gd name="T15" fmla="*/ 1148 h 497"/>
                                <a:gd name="T16" fmla="+- 0 8421 8421"/>
                                <a:gd name="T17" fmla="*/ T16 w 1869"/>
                                <a:gd name="T18" fmla="+- 0 1645 1148"/>
                                <a:gd name="T19" fmla="*/ 1645 h 49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869" h="497">
                                  <a:moveTo>
                                    <a:pt x="0" y="497"/>
                                  </a:moveTo>
                                  <a:lnTo>
                                    <a:pt x="1869" y="497"/>
                                  </a:lnTo>
                                  <a:lnTo>
                                    <a:pt x="186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9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2C900FDF" id="Groupe 7" o:spid="_x0000_s1026" style="width:492.65pt;height:581.5pt;mso-position-horizontal-relative:char;mso-position-vertical-relative:line" coordorigin="1164,-569" coordsize="9853,1163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">
                <v:shape id="Picture 4" o:spid="_x0000_s1027" type="#_x0000_t75" style="position:absolute;left:1164;top:-569;width:9853;height:116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">
                  <v:imagedata r:id="rId10" o:title=""/>
                </v:shape>
                <v:group id="Group 5" o:spid="_x0000_s1028" style="position:absolute;left:8514;top:-6;width:1442;height:512" coordorigin="8514,-6" coordsize="1442,5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cIa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">
                  <v:shape id="Freeform 6" o:spid="_x0000_s1029" style="position:absolute;left:8514;top:-6;width:1442;height:512;visibility:visible;mso-wrap-style:square;v-text-anchor:top" coordsize="1442,5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" path="m,512r1442,l1442,,,,,512xe" stroked="f">
                    <v:path arrowok="t" o:connecttype="custom" o:connectlocs="0,506;1442,506;1442,-6;0,-6;0,506" o:connectangles="0,0,0,0,0"/>
                  </v:shape>
                </v:group>
                <v:group id="Group 7" o:spid="_x0000_s1030" style="position:absolute;left:8514;top:-6;width:1442;height:512" coordorigin="8514,-6" coordsize="1442,5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">
                  <v:shape id="Freeform 8" o:spid="_x0000_s1031" style="position:absolute;left:8514;top:-6;width:1442;height:512;visibility:visible;mso-wrap-style:square;v-text-anchor:top" coordsize="1442,5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" path="m,512r1442,l1442,,,,,512xe" filled="f">
                    <v:path arrowok="t" o:connecttype="custom" o:connectlocs="0,506;1442,506;1442,-6;0,-6;0,506" o:connectangles="0,0,0,0,0"/>
                  </v:shape>
                </v:group>
                <v:group id="Group 9" o:spid="_x0000_s1032" style="position:absolute;left:8617;top:9886;width:1667;height:392" coordorigin="8617,9886" coordsize="1667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">
                  <v:shape id="Freeform 10" o:spid="_x0000_s1033" style="position:absolute;left:8617;top:9886;width:1667;height:392;visibility:visible;mso-wrap-style:square;v-text-anchor:top" coordsize="1667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" path="m,392r1667,l1667,,,,,392xe" stroked="f">
                    <v:path arrowok="t" o:connecttype="custom" o:connectlocs="0,10278;1667,10278;1667,9886;0,9886;0,10278" o:connectangles="0,0,0,0,0"/>
                  </v:shape>
                </v:group>
                <v:group id="Group 11" o:spid="_x0000_s1034" style="position:absolute;left:8617;top:9886;width:1667;height:392" coordorigin="8617,9886" coordsize="1667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">
                  <v:shape id="Freeform 12" o:spid="_x0000_s1035" style="position:absolute;left:8617;top:9886;width:1667;height:392;visibility:visible;mso-wrap-style:square;v-text-anchor:top" coordsize="1667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" path="m,392r1667,l1667,,,,,392xe" filled="f">
                    <v:path arrowok="t" o:connecttype="custom" o:connectlocs="0,10278;1667,10278;1667,9886;0,9886;0,10278" o:connectangles="0,0,0,0,0"/>
                  </v:shape>
                </v:group>
                <v:group id="Group 13" o:spid="_x0000_s1036" style="position:absolute;left:8563;top:8535;width:1382;height:392" coordorigin="8563,8535" coordsize="138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">
                  <v:shape id="Freeform 14" o:spid="_x0000_s1037" style="position:absolute;left:8563;top:8535;width:1382;height:392;visibility:visible;mso-wrap-style:square;v-text-anchor:top" coordsize="138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" path="m,392r1382,l1382,,,,,392xe" stroked="f">
                    <v:path arrowok="t" o:connecttype="custom" o:connectlocs="0,8927;1382,8927;1382,8535;0,8535;0,8927" o:connectangles="0,0,0,0,0"/>
                  </v:shape>
                </v:group>
                <v:group id="Group 15" o:spid="_x0000_s1038" style="position:absolute;left:8563;top:8535;width:1382;height:392" coordorigin="8563,8535" coordsize="138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<v:shape id="Freeform 16" o:spid="_x0000_s1039" style="position:absolute;left:8563;top:8535;width:1382;height:392;visibility:visible;mso-wrap-style:square;v-text-anchor:top" coordsize="138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" path="m,392r1382,l1382,,,,,392xe" filled="f">
                    <v:path arrowok="t" o:connecttype="custom" o:connectlocs="0,8927;1382,8927;1382,8535;0,8535;0,8927" o:connectangles="0,0,0,0,0"/>
                  </v:shape>
                </v:group>
                <v:group id="Group 17" o:spid="_x0000_s1040" style="position:absolute;left:8634;top:4321;width:1382;height:392" coordorigin="8634,4321" coordsize="138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">
                  <v:shape id="Freeform 18" o:spid="_x0000_s1041" style="position:absolute;left:8634;top:4321;width:1382;height:392;visibility:visible;mso-wrap-style:square;v-text-anchor:top" coordsize="138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" path="m,392r1382,l1382,,,,,392xe" stroked="f">
                    <v:path arrowok="t" o:connecttype="custom" o:connectlocs="0,4713;1382,4713;1382,4321;0,4321;0,4713" o:connectangles="0,0,0,0,0"/>
                  </v:shape>
                </v:group>
                <v:group id="Group 19" o:spid="_x0000_s1042" style="position:absolute;left:8634;top:4321;width:1382;height:392" coordorigin="8634,4321" coordsize="138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qs/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">
                  <v:shape id="Freeform 20" o:spid="_x0000_s1043" style="position:absolute;left:8634;top:4321;width:1382;height:392;visibility:visible;mso-wrap-style:square;v-text-anchor:top" coordsize="138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" path="m,392r1382,l1382,,,,,392xe" filled="f">
                    <v:path arrowok="t" o:connecttype="custom" o:connectlocs="0,4713;1382,4713;1382,4321;0,4321;0,4713" o:connectangles="0,0,0,0,0"/>
                  </v:shape>
                </v:group>
                <v:group id="Group 21" o:spid="_x0000_s1044" style="position:absolute;left:8421;top:1148;width:1869;height:497" coordorigin="8421,1148" coordsize="1869,4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JDTxAAAANs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0Tc8v4QfIBcPAAAA//8DAFBLAQItABQABgAIAAAAIQDb4fbL7gAAAIUBAAATAAAAAAAAAAAA&#10;AAAAAAAAAABbQ29udGVudF9UeXBlc10ueG1sUEsBAi0AFAAGAAgAAAAhAFr0LFu/AAAAFQEAAAsA&#10;AAAAAAAAAAAAAAAAHwEAAF9yZWxzLy5yZWxzUEsBAi0AFAAGAAgAAAAhAKy4kNPEAAAA2wAAAA8A&#10;AAAAAAAAAAAAAAAABwIAAGRycy9kb3ducmV2LnhtbFBLBQYAAAAAAwADALcAAAD4AgAAAAA=&#10;">
                  <v:shape id="Freeform 22" o:spid="_x0000_s1045" style="position:absolute;left:8421;top:1148;width:1869;height:497;visibility:visible;mso-wrap-style:square;v-text-anchor:top" coordsize="1869,4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" path="m,497r1869,l1869,,,,,497xe" stroked="f">
                    <v:path arrowok="t" o:connecttype="custom" o:connectlocs="0,1645;1869,1645;1869,1148;0,1148;0,1645" o:connectangles="0,0,0,0,0"/>
                  </v:shape>
                </v:group>
                <v:group id="Group 23" o:spid="_x0000_s1046" style="position:absolute;left:8421;top:1148;width:1869;height:497" coordorigin="8421,1148" coordsize="1869,4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6E6xAAAANs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oyk8v4QfIBcPAAAA//8DAFBLAQItABQABgAIAAAAIQDb4fbL7gAAAIUBAAATAAAAAAAAAAAA&#10;AAAAAAAAAABbQ29udGVudF9UeXBlc10ueG1sUEsBAi0AFAAGAAgAAAAhAFr0LFu/AAAAFQEAAAsA&#10;AAAAAAAAAAAAAAAAHwEAAF9yZWxzLy5yZWxzUEsBAi0AFAAGAAgAAAAhALJroTrEAAAA2wAAAA8A&#10;AAAAAAAAAAAAAAAABwIAAGRycy9kb3ducmV2LnhtbFBLBQYAAAAAAwADALcAAAD4AgAAAAA=&#10;">
                  <v:shape id="Freeform 24" o:spid="_x0000_s1047" style="position:absolute;left:8421;top:1148;width:1869;height:497;visibility:visible;mso-wrap-style:square;v-text-anchor:top" coordsize="1869,4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" path="m,497r1869,l1869,,,,,497xe" filled="f">
                    <v:path arrowok="t" o:connecttype="custom" o:connectlocs="0,1645;1869,1645;1869,1148;0,1148;0,1645" o:connectangles="0,0,0,0,0"/>
                  </v:shape>
                </v:group>
                <w10:anchorlock/>
              </v:group>
            </w:pict>
          </mc:Fallback>
        </mc:AlternateContent>
      </w:r>
    </w:p>
    <w:p w:rsidR="00786B2B" w:rsidRDefault="00786B2B" w:rsidP="00C075F4"/>
    <w:p w:rsidR="001A6A92" w:rsidRDefault="001A6A92" w:rsidP="00C075F4"/>
    <w:p w:rsidR="001A6A92" w:rsidRDefault="001A6A92" w:rsidP="00C075F4"/>
    <w:p w:rsidR="001A6A92" w:rsidRDefault="001A6A92" w:rsidP="00C075F4"/>
    <w:p w:rsidR="001A6A92" w:rsidRPr="0055112C" w:rsidRDefault="001A6A92" w:rsidP="00C075F4"/>
    <w:p w:rsidR="00C66FD5" w:rsidRDefault="001A6A92" w:rsidP="001A6A92">
      <w:pPr>
        <w:pStyle w:val="Titre1"/>
        <w:numPr>
          <w:ilvl w:val="0"/>
          <w:numId w:val="0"/>
        </w:numPr>
        <w:ind w:left="-426"/>
        <w:jc w:val="center"/>
      </w:pPr>
      <w:r>
        <w:lastRenderedPageBreak/>
        <w:t xml:space="preserve">DR </w:t>
      </w:r>
      <w:r>
        <w:t>2</w:t>
      </w:r>
    </w:p>
    <w:p w:rsidR="003A17E6" w:rsidRDefault="001A6A92" w:rsidP="001A6A92">
      <w:pPr>
        <w:jc w:val="center"/>
      </w:pPr>
      <w:r>
        <w:rPr>
          <w:noProof/>
          <w:lang w:eastAsia="fr-FR"/>
        </w:rPr>
        <mc:AlternateContent>
          <mc:Choice Requires="wpc">
            <w:drawing>
              <wp:inline distT="0" distB="0" distL="0" distR="0">
                <wp:extent cx="6529070" cy="3157855"/>
                <wp:effectExtent l="0" t="0" r="5080" b="0"/>
                <wp:docPr id="41" name="Zone de dessin 4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pic:pic xmlns:pic="http://schemas.openxmlformats.org/drawingml/2006/picture">
                        <pic:nvPicPr>
                          <pic:cNvPr id="874" name="Picture 235"/>
                          <pic:cNvPicPr preferRelativeResize="0"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1780039" y="-1733289"/>
                            <a:ext cx="2905422" cy="637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g:wgp>
                        <wpg:cNvPr id="295" name="Group 26"/>
                        <wpg:cNvGrpSpPr>
                          <a:grpSpLocks/>
                        </wpg:cNvGrpSpPr>
                        <wpg:grpSpPr bwMode="auto">
                          <a:xfrm>
                            <a:off x="4240079" y="963930"/>
                            <a:ext cx="1024890" cy="206375"/>
                            <a:chOff x="4681" y="446"/>
                            <a:chExt cx="1614" cy="325"/>
                          </a:xfrm>
                          <a:noFill/>
                        </wpg:grpSpPr>
                        <wps:wsp>
                          <wps:cNvPr id="372" name="Freeform 27"/>
                          <wps:cNvSpPr>
                            <a:spLocks/>
                          </wps:cNvSpPr>
                          <wps:spPr bwMode="auto">
                            <a:xfrm>
                              <a:off x="4681" y="446"/>
                              <a:ext cx="1614" cy="325"/>
                            </a:xfrm>
                            <a:custGeom>
                              <a:avLst/>
                              <a:gdLst>
                                <a:gd name="T0" fmla="+- 0 5749 5749"/>
                                <a:gd name="T1" fmla="*/ T0 w 1614"/>
                                <a:gd name="T2" fmla="+- 0 2397 2072"/>
                                <a:gd name="T3" fmla="*/ 2397 h 325"/>
                                <a:gd name="T4" fmla="+- 0 7363 5749"/>
                                <a:gd name="T5" fmla="*/ T4 w 1614"/>
                                <a:gd name="T6" fmla="+- 0 2397 2072"/>
                                <a:gd name="T7" fmla="*/ 2397 h 325"/>
                                <a:gd name="T8" fmla="+- 0 7363 5749"/>
                                <a:gd name="T9" fmla="*/ T8 w 1614"/>
                                <a:gd name="T10" fmla="+- 0 2072 2072"/>
                                <a:gd name="T11" fmla="*/ 2072 h 325"/>
                                <a:gd name="T12" fmla="+- 0 5749 5749"/>
                                <a:gd name="T13" fmla="*/ T12 w 1614"/>
                                <a:gd name="T14" fmla="+- 0 2072 2072"/>
                                <a:gd name="T15" fmla="*/ 2072 h 325"/>
                                <a:gd name="T16" fmla="+- 0 5749 5749"/>
                                <a:gd name="T17" fmla="*/ T16 w 1614"/>
                                <a:gd name="T18" fmla="+- 0 2397 2072"/>
                                <a:gd name="T19" fmla="*/ 2397 h 3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14" h="325">
                                  <a:moveTo>
                                    <a:pt x="0" y="325"/>
                                  </a:moveTo>
                                  <a:lnTo>
                                    <a:pt x="1614" y="325"/>
                                  </a:lnTo>
                                  <a:lnTo>
                                    <a:pt x="161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25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 w="9525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g:wgp>
                        <wpg:cNvPr id="296" name="Group 28"/>
                        <wpg:cNvGrpSpPr>
                          <a:grpSpLocks/>
                        </wpg:cNvGrpSpPr>
                        <wpg:grpSpPr bwMode="auto">
                          <a:xfrm>
                            <a:off x="3402514" y="416560"/>
                            <a:ext cx="233045" cy="290830"/>
                            <a:chOff x="5365" y="663"/>
                            <a:chExt cx="367" cy="458"/>
                          </a:xfrm>
                          <a:noFill/>
                        </wpg:grpSpPr>
                        <wps:wsp>
                          <wps:cNvPr id="368" name="Freeform 29"/>
                          <wps:cNvSpPr>
                            <a:spLocks/>
                          </wps:cNvSpPr>
                          <wps:spPr bwMode="auto">
                            <a:xfrm>
                              <a:off x="5365" y="663"/>
                              <a:ext cx="367" cy="458"/>
                            </a:xfrm>
                            <a:custGeom>
                              <a:avLst/>
                              <a:gdLst>
                                <a:gd name="T0" fmla="+- 0 6716 6433"/>
                                <a:gd name="T1" fmla="*/ T0 w 367"/>
                                <a:gd name="T2" fmla="+- 0 2659 2289"/>
                                <a:gd name="T3" fmla="*/ 2659 h 458"/>
                                <a:gd name="T4" fmla="+- 0 6677 6433"/>
                                <a:gd name="T5" fmla="*/ T4 w 367"/>
                                <a:gd name="T6" fmla="+- 0 2690 2289"/>
                                <a:gd name="T7" fmla="*/ 2690 h 458"/>
                                <a:gd name="T8" fmla="+- 0 6799 6433"/>
                                <a:gd name="T9" fmla="*/ T8 w 367"/>
                                <a:gd name="T10" fmla="+- 0 2746 2289"/>
                                <a:gd name="T11" fmla="*/ 2746 h 458"/>
                                <a:gd name="T12" fmla="+- 0 6785 6433"/>
                                <a:gd name="T13" fmla="*/ T12 w 367"/>
                                <a:gd name="T14" fmla="+- 0 2679 2289"/>
                                <a:gd name="T15" fmla="*/ 2679 h 458"/>
                                <a:gd name="T16" fmla="+- 0 6739 6433"/>
                                <a:gd name="T17" fmla="*/ T16 w 367"/>
                                <a:gd name="T18" fmla="+- 0 2679 2289"/>
                                <a:gd name="T19" fmla="*/ 2679 h 458"/>
                                <a:gd name="T20" fmla="+- 0 6732 6433"/>
                                <a:gd name="T21" fmla="*/ T20 w 367"/>
                                <a:gd name="T22" fmla="+- 0 2679 2289"/>
                                <a:gd name="T23" fmla="*/ 2679 h 458"/>
                                <a:gd name="T24" fmla="+- 0 6729 6433"/>
                                <a:gd name="T25" fmla="*/ T24 w 367"/>
                                <a:gd name="T26" fmla="+- 0 2674 2289"/>
                                <a:gd name="T27" fmla="*/ 2674 h 458"/>
                                <a:gd name="T28" fmla="+- 0 6716 6433"/>
                                <a:gd name="T29" fmla="*/ T28 w 367"/>
                                <a:gd name="T30" fmla="+- 0 2659 2289"/>
                                <a:gd name="T31" fmla="*/ 2659 h 4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367" h="458">
                                  <a:moveTo>
                                    <a:pt x="283" y="370"/>
                                  </a:moveTo>
                                  <a:lnTo>
                                    <a:pt x="244" y="401"/>
                                  </a:lnTo>
                                  <a:lnTo>
                                    <a:pt x="366" y="457"/>
                                  </a:lnTo>
                                  <a:lnTo>
                                    <a:pt x="352" y="390"/>
                                  </a:lnTo>
                                  <a:lnTo>
                                    <a:pt x="306" y="390"/>
                                  </a:lnTo>
                                  <a:lnTo>
                                    <a:pt x="299" y="390"/>
                                  </a:lnTo>
                                  <a:lnTo>
                                    <a:pt x="296" y="385"/>
                                  </a:lnTo>
                                  <a:lnTo>
                                    <a:pt x="283" y="370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9" name="Freeform 30"/>
                          <wps:cNvSpPr>
                            <a:spLocks/>
                          </wps:cNvSpPr>
                          <wps:spPr bwMode="auto">
                            <a:xfrm>
                              <a:off x="5365" y="663"/>
                              <a:ext cx="367" cy="458"/>
                            </a:xfrm>
                            <a:custGeom>
                              <a:avLst/>
                              <a:gdLst>
                                <a:gd name="T0" fmla="+- 0 6732 6433"/>
                                <a:gd name="T1" fmla="*/ T0 w 367"/>
                                <a:gd name="T2" fmla="+- 0 2646 2289"/>
                                <a:gd name="T3" fmla="*/ 2646 h 458"/>
                                <a:gd name="T4" fmla="+- 0 6716 6433"/>
                                <a:gd name="T5" fmla="*/ T4 w 367"/>
                                <a:gd name="T6" fmla="+- 0 2659 2289"/>
                                <a:gd name="T7" fmla="*/ 2659 h 458"/>
                                <a:gd name="T8" fmla="+- 0 6729 6433"/>
                                <a:gd name="T9" fmla="*/ T8 w 367"/>
                                <a:gd name="T10" fmla="+- 0 2674 2289"/>
                                <a:gd name="T11" fmla="*/ 2674 h 458"/>
                                <a:gd name="T12" fmla="+- 0 6732 6433"/>
                                <a:gd name="T13" fmla="*/ T12 w 367"/>
                                <a:gd name="T14" fmla="+- 0 2679 2289"/>
                                <a:gd name="T15" fmla="*/ 2679 h 458"/>
                                <a:gd name="T16" fmla="+- 0 6739 6433"/>
                                <a:gd name="T17" fmla="*/ T16 w 367"/>
                                <a:gd name="T18" fmla="+- 0 2679 2289"/>
                                <a:gd name="T19" fmla="*/ 2679 h 458"/>
                                <a:gd name="T20" fmla="+- 0 6743 6433"/>
                                <a:gd name="T21" fmla="*/ T20 w 367"/>
                                <a:gd name="T22" fmla="+- 0 2676 2289"/>
                                <a:gd name="T23" fmla="*/ 2676 h 458"/>
                                <a:gd name="T24" fmla="+- 0 6747 6433"/>
                                <a:gd name="T25" fmla="*/ T24 w 367"/>
                                <a:gd name="T26" fmla="+- 0 2672 2289"/>
                                <a:gd name="T27" fmla="*/ 2672 h 458"/>
                                <a:gd name="T28" fmla="+- 0 6748 6433"/>
                                <a:gd name="T29" fmla="*/ T28 w 367"/>
                                <a:gd name="T30" fmla="+- 0 2666 2289"/>
                                <a:gd name="T31" fmla="*/ 2666 h 458"/>
                                <a:gd name="T32" fmla="+- 0 6745 6433"/>
                                <a:gd name="T33" fmla="*/ T32 w 367"/>
                                <a:gd name="T34" fmla="+- 0 2662 2289"/>
                                <a:gd name="T35" fmla="*/ 2662 h 458"/>
                                <a:gd name="T36" fmla="+- 0 6732 6433"/>
                                <a:gd name="T37" fmla="*/ T36 w 367"/>
                                <a:gd name="T38" fmla="+- 0 2646 2289"/>
                                <a:gd name="T39" fmla="*/ 2646 h 4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367" h="458">
                                  <a:moveTo>
                                    <a:pt x="299" y="357"/>
                                  </a:moveTo>
                                  <a:lnTo>
                                    <a:pt x="283" y="370"/>
                                  </a:lnTo>
                                  <a:lnTo>
                                    <a:pt x="296" y="385"/>
                                  </a:lnTo>
                                  <a:lnTo>
                                    <a:pt x="299" y="390"/>
                                  </a:lnTo>
                                  <a:lnTo>
                                    <a:pt x="306" y="390"/>
                                  </a:lnTo>
                                  <a:lnTo>
                                    <a:pt x="310" y="387"/>
                                  </a:lnTo>
                                  <a:lnTo>
                                    <a:pt x="314" y="383"/>
                                  </a:lnTo>
                                  <a:lnTo>
                                    <a:pt x="315" y="377"/>
                                  </a:lnTo>
                                  <a:lnTo>
                                    <a:pt x="312" y="373"/>
                                  </a:lnTo>
                                  <a:lnTo>
                                    <a:pt x="299" y="357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0" name="Freeform 31"/>
                          <wps:cNvSpPr>
                            <a:spLocks/>
                          </wps:cNvSpPr>
                          <wps:spPr bwMode="auto">
                            <a:xfrm>
                              <a:off x="5365" y="663"/>
                              <a:ext cx="367" cy="458"/>
                            </a:xfrm>
                            <a:custGeom>
                              <a:avLst/>
                              <a:gdLst>
                                <a:gd name="T0" fmla="+- 0 6771 6433"/>
                                <a:gd name="T1" fmla="*/ T0 w 367"/>
                                <a:gd name="T2" fmla="+- 0 2615 2289"/>
                                <a:gd name="T3" fmla="*/ 2615 h 458"/>
                                <a:gd name="T4" fmla="+- 0 6732 6433"/>
                                <a:gd name="T5" fmla="*/ T4 w 367"/>
                                <a:gd name="T6" fmla="+- 0 2646 2289"/>
                                <a:gd name="T7" fmla="*/ 2646 h 458"/>
                                <a:gd name="T8" fmla="+- 0 6745 6433"/>
                                <a:gd name="T9" fmla="*/ T8 w 367"/>
                                <a:gd name="T10" fmla="+- 0 2662 2289"/>
                                <a:gd name="T11" fmla="*/ 2662 h 458"/>
                                <a:gd name="T12" fmla="+- 0 6748 6433"/>
                                <a:gd name="T13" fmla="*/ T12 w 367"/>
                                <a:gd name="T14" fmla="+- 0 2666 2289"/>
                                <a:gd name="T15" fmla="*/ 2666 h 458"/>
                                <a:gd name="T16" fmla="+- 0 6747 6433"/>
                                <a:gd name="T17" fmla="*/ T16 w 367"/>
                                <a:gd name="T18" fmla="+- 0 2672 2289"/>
                                <a:gd name="T19" fmla="*/ 2672 h 458"/>
                                <a:gd name="T20" fmla="+- 0 6743 6433"/>
                                <a:gd name="T21" fmla="*/ T20 w 367"/>
                                <a:gd name="T22" fmla="+- 0 2676 2289"/>
                                <a:gd name="T23" fmla="*/ 2676 h 458"/>
                                <a:gd name="T24" fmla="+- 0 6739 6433"/>
                                <a:gd name="T25" fmla="*/ T24 w 367"/>
                                <a:gd name="T26" fmla="+- 0 2679 2289"/>
                                <a:gd name="T27" fmla="*/ 2679 h 458"/>
                                <a:gd name="T28" fmla="+- 0 6785 6433"/>
                                <a:gd name="T29" fmla="*/ T28 w 367"/>
                                <a:gd name="T30" fmla="+- 0 2679 2289"/>
                                <a:gd name="T31" fmla="*/ 2679 h 458"/>
                                <a:gd name="T32" fmla="+- 0 6771 6433"/>
                                <a:gd name="T33" fmla="*/ T32 w 367"/>
                                <a:gd name="T34" fmla="+- 0 2615 2289"/>
                                <a:gd name="T35" fmla="*/ 2615 h 4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67" h="458">
                                  <a:moveTo>
                                    <a:pt x="338" y="326"/>
                                  </a:moveTo>
                                  <a:lnTo>
                                    <a:pt x="299" y="357"/>
                                  </a:lnTo>
                                  <a:lnTo>
                                    <a:pt x="312" y="373"/>
                                  </a:lnTo>
                                  <a:lnTo>
                                    <a:pt x="315" y="377"/>
                                  </a:lnTo>
                                  <a:lnTo>
                                    <a:pt x="314" y="383"/>
                                  </a:lnTo>
                                  <a:lnTo>
                                    <a:pt x="310" y="387"/>
                                  </a:lnTo>
                                  <a:lnTo>
                                    <a:pt x="306" y="390"/>
                                  </a:lnTo>
                                  <a:lnTo>
                                    <a:pt x="352" y="390"/>
                                  </a:lnTo>
                                  <a:lnTo>
                                    <a:pt x="338" y="326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1" name="Freeform 32"/>
                          <wps:cNvSpPr>
                            <a:spLocks/>
                          </wps:cNvSpPr>
                          <wps:spPr bwMode="auto">
                            <a:xfrm>
                              <a:off x="5365" y="663"/>
                              <a:ext cx="367" cy="458"/>
                            </a:xfrm>
                            <a:custGeom>
                              <a:avLst/>
                              <a:gdLst>
                                <a:gd name="T0" fmla="+- 0 6442 6433"/>
                                <a:gd name="T1" fmla="*/ T0 w 367"/>
                                <a:gd name="T2" fmla="+- 0 2289 2289"/>
                                <a:gd name="T3" fmla="*/ 2289 h 458"/>
                                <a:gd name="T4" fmla="+- 0 6438 6433"/>
                                <a:gd name="T5" fmla="*/ T4 w 367"/>
                                <a:gd name="T6" fmla="+- 0 2292 2289"/>
                                <a:gd name="T7" fmla="*/ 2292 h 458"/>
                                <a:gd name="T8" fmla="+- 0 6433 6433"/>
                                <a:gd name="T9" fmla="*/ T8 w 367"/>
                                <a:gd name="T10" fmla="+- 0 2296 2289"/>
                                <a:gd name="T11" fmla="*/ 2296 h 458"/>
                                <a:gd name="T12" fmla="+- 0 6433 6433"/>
                                <a:gd name="T13" fmla="*/ T12 w 367"/>
                                <a:gd name="T14" fmla="+- 0 2302 2289"/>
                                <a:gd name="T15" fmla="*/ 2302 h 458"/>
                                <a:gd name="T16" fmla="+- 0 6436 6433"/>
                                <a:gd name="T17" fmla="*/ T16 w 367"/>
                                <a:gd name="T18" fmla="+- 0 2306 2289"/>
                                <a:gd name="T19" fmla="*/ 2306 h 458"/>
                                <a:gd name="T20" fmla="+- 0 6716 6433"/>
                                <a:gd name="T21" fmla="*/ T20 w 367"/>
                                <a:gd name="T22" fmla="+- 0 2659 2289"/>
                                <a:gd name="T23" fmla="*/ 2659 h 458"/>
                                <a:gd name="T24" fmla="+- 0 6732 6433"/>
                                <a:gd name="T25" fmla="*/ T24 w 367"/>
                                <a:gd name="T26" fmla="+- 0 2646 2289"/>
                                <a:gd name="T27" fmla="*/ 2646 h 458"/>
                                <a:gd name="T28" fmla="+- 0 6452 6433"/>
                                <a:gd name="T29" fmla="*/ T28 w 367"/>
                                <a:gd name="T30" fmla="+- 0 2294 2289"/>
                                <a:gd name="T31" fmla="*/ 2294 h 458"/>
                                <a:gd name="T32" fmla="+- 0 6448 6433"/>
                                <a:gd name="T33" fmla="*/ T32 w 367"/>
                                <a:gd name="T34" fmla="+- 0 2290 2289"/>
                                <a:gd name="T35" fmla="*/ 2290 h 458"/>
                                <a:gd name="T36" fmla="+- 0 6442 6433"/>
                                <a:gd name="T37" fmla="*/ T36 w 367"/>
                                <a:gd name="T38" fmla="+- 0 2289 2289"/>
                                <a:gd name="T39" fmla="*/ 2289 h 4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367" h="458">
                                  <a:moveTo>
                                    <a:pt x="9" y="0"/>
                                  </a:moveTo>
                                  <a:lnTo>
                                    <a:pt x="5" y="3"/>
                                  </a:lnTo>
                                  <a:lnTo>
                                    <a:pt x="0" y="7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283" y="370"/>
                                  </a:lnTo>
                                  <a:lnTo>
                                    <a:pt x="299" y="357"/>
                                  </a:lnTo>
                                  <a:lnTo>
                                    <a:pt x="19" y="5"/>
                                  </a:lnTo>
                                  <a:lnTo>
                                    <a:pt x="15" y="1"/>
                                  </a:lnTo>
                                  <a:lnTo>
                                    <a:pt x="9" y="0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g:wgp>
                        <wpg:cNvPr id="297" name="Group 33"/>
                        <wpg:cNvGrpSpPr>
                          <a:grpSpLocks/>
                        </wpg:cNvGrpSpPr>
                        <wpg:grpSpPr bwMode="auto">
                          <a:xfrm>
                            <a:off x="4240079" y="1605280"/>
                            <a:ext cx="1146810" cy="224790"/>
                            <a:chOff x="6484" y="1492"/>
                            <a:chExt cx="1806" cy="354"/>
                          </a:xfrm>
                          <a:noFill/>
                        </wpg:grpSpPr>
                        <wps:wsp>
                          <wps:cNvPr id="367" name="Freeform 34"/>
                          <wps:cNvSpPr>
                            <a:spLocks/>
                          </wps:cNvSpPr>
                          <wps:spPr bwMode="auto">
                            <a:xfrm>
                              <a:off x="6484" y="1492"/>
                              <a:ext cx="1806" cy="354"/>
                            </a:xfrm>
                            <a:custGeom>
                              <a:avLst/>
                              <a:gdLst>
                                <a:gd name="T0" fmla="+- 0 7552 7552"/>
                                <a:gd name="T1" fmla="*/ T0 w 1806"/>
                                <a:gd name="T2" fmla="+- 0 3472 3118"/>
                                <a:gd name="T3" fmla="*/ 3472 h 354"/>
                                <a:gd name="T4" fmla="+- 0 9358 7552"/>
                                <a:gd name="T5" fmla="*/ T4 w 1806"/>
                                <a:gd name="T6" fmla="+- 0 3472 3118"/>
                                <a:gd name="T7" fmla="*/ 3472 h 354"/>
                                <a:gd name="T8" fmla="+- 0 9358 7552"/>
                                <a:gd name="T9" fmla="*/ T8 w 1806"/>
                                <a:gd name="T10" fmla="+- 0 3118 3118"/>
                                <a:gd name="T11" fmla="*/ 3118 h 354"/>
                                <a:gd name="T12" fmla="+- 0 7552 7552"/>
                                <a:gd name="T13" fmla="*/ T12 w 1806"/>
                                <a:gd name="T14" fmla="+- 0 3118 3118"/>
                                <a:gd name="T15" fmla="*/ 3118 h 354"/>
                                <a:gd name="T16" fmla="+- 0 7552 7552"/>
                                <a:gd name="T17" fmla="*/ T16 w 1806"/>
                                <a:gd name="T18" fmla="+- 0 3472 3118"/>
                                <a:gd name="T19" fmla="*/ 3472 h 35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806" h="354">
                                  <a:moveTo>
                                    <a:pt x="0" y="354"/>
                                  </a:moveTo>
                                  <a:lnTo>
                                    <a:pt x="1806" y="354"/>
                                  </a:lnTo>
                                  <a:lnTo>
                                    <a:pt x="180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54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 w="9525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g:wgp>
                        <wpg:cNvPr id="298" name="Group 35"/>
                        <wpg:cNvGrpSpPr>
                          <a:grpSpLocks/>
                        </wpg:cNvGrpSpPr>
                        <wpg:grpSpPr bwMode="auto">
                          <a:xfrm>
                            <a:off x="3866064" y="1163320"/>
                            <a:ext cx="497205" cy="238125"/>
                            <a:chOff x="6095" y="1839"/>
                            <a:chExt cx="783" cy="375"/>
                          </a:xfrm>
                          <a:noFill/>
                        </wpg:grpSpPr>
                        <wps:wsp>
                          <wps:cNvPr id="363" name="Freeform 36"/>
                          <wps:cNvSpPr>
                            <a:spLocks/>
                          </wps:cNvSpPr>
                          <wps:spPr bwMode="auto">
                            <a:xfrm>
                              <a:off x="6095" y="1839"/>
                              <a:ext cx="783" cy="375"/>
                            </a:xfrm>
                            <a:custGeom>
                              <a:avLst/>
                              <a:gdLst>
                                <a:gd name="T0" fmla="+- 0 7246 7163"/>
                                <a:gd name="T1" fmla="*/ T0 w 783"/>
                                <a:gd name="T2" fmla="+- 0 3730 3465"/>
                                <a:gd name="T3" fmla="*/ 3730 h 375"/>
                                <a:gd name="T4" fmla="+- 0 7163 7163"/>
                                <a:gd name="T5" fmla="*/ T4 w 783"/>
                                <a:gd name="T6" fmla="+- 0 3835 3465"/>
                                <a:gd name="T7" fmla="*/ 3835 h 375"/>
                                <a:gd name="T8" fmla="+- 0 7297 7163"/>
                                <a:gd name="T9" fmla="*/ T8 w 783"/>
                                <a:gd name="T10" fmla="+- 0 3839 3465"/>
                                <a:gd name="T11" fmla="*/ 3839 h 375"/>
                                <a:gd name="T12" fmla="+- 0 7281 7163"/>
                                <a:gd name="T13" fmla="*/ T12 w 783"/>
                                <a:gd name="T14" fmla="+- 0 3804 3465"/>
                                <a:gd name="T15" fmla="*/ 3804 h 375"/>
                                <a:gd name="T16" fmla="+- 0 7253 7163"/>
                                <a:gd name="T17" fmla="*/ T16 w 783"/>
                                <a:gd name="T18" fmla="+- 0 3804 3465"/>
                                <a:gd name="T19" fmla="*/ 3804 h 375"/>
                                <a:gd name="T20" fmla="+- 0 7247 7163"/>
                                <a:gd name="T21" fmla="*/ T20 w 783"/>
                                <a:gd name="T22" fmla="+- 0 3802 3465"/>
                                <a:gd name="T23" fmla="*/ 3802 h 375"/>
                                <a:gd name="T24" fmla="+- 0 7242 7163"/>
                                <a:gd name="T25" fmla="*/ T24 w 783"/>
                                <a:gd name="T26" fmla="+- 0 3792 3465"/>
                                <a:gd name="T27" fmla="*/ 3792 h 375"/>
                                <a:gd name="T28" fmla="+- 0 7244 7163"/>
                                <a:gd name="T29" fmla="*/ T28 w 783"/>
                                <a:gd name="T30" fmla="+- 0 3786 3465"/>
                                <a:gd name="T31" fmla="*/ 3786 h 375"/>
                                <a:gd name="T32" fmla="+- 0 7249 7163"/>
                                <a:gd name="T33" fmla="*/ T32 w 783"/>
                                <a:gd name="T34" fmla="+- 0 3784 3465"/>
                                <a:gd name="T35" fmla="*/ 3784 h 375"/>
                                <a:gd name="T36" fmla="+- 0 7268 7163"/>
                                <a:gd name="T37" fmla="*/ T36 w 783"/>
                                <a:gd name="T38" fmla="+- 0 3776 3465"/>
                                <a:gd name="T39" fmla="*/ 3776 h 375"/>
                                <a:gd name="T40" fmla="+- 0 7246 7163"/>
                                <a:gd name="T41" fmla="*/ T40 w 783"/>
                                <a:gd name="T42" fmla="+- 0 3730 3465"/>
                                <a:gd name="T43" fmla="*/ 3730 h 37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783" h="375">
                                  <a:moveTo>
                                    <a:pt x="83" y="265"/>
                                  </a:moveTo>
                                  <a:lnTo>
                                    <a:pt x="0" y="370"/>
                                  </a:lnTo>
                                  <a:lnTo>
                                    <a:pt x="134" y="374"/>
                                  </a:lnTo>
                                  <a:lnTo>
                                    <a:pt x="118" y="339"/>
                                  </a:lnTo>
                                  <a:lnTo>
                                    <a:pt x="90" y="339"/>
                                  </a:lnTo>
                                  <a:lnTo>
                                    <a:pt x="84" y="337"/>
                                  </a:lnTo>
                                  <a:lnTo>
                                    <a:pt x="79" y="327"/>
                                  </a:lnTo>
                                  <a:lnTo>
                                    <a:pt x="81" y="321"/>
                                  </a:lnTo>
                                  <a:lnTo>
                                    <a:pt x="86" y="319"/>
                                  </a:lnTo>
                                  <a:lnTo>
                                    <a:pt x="105" y="311"/>
                                  </a:lnTo>
                                  <a:lnTo>
                                    <a:pt x="83" y="265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4" name="Freeform 37"/>
                          <wps:cNvSpPr>
                            <a:spLocks/>
                          </wps:cNvSpPr>
                          <wps:spPr bwMode="auto">
                            <a:xfrm>
                              <a:off x="6095" y="1839"/>
                              <a:ext cx="783" cy="375"/>
                            </a:xfrm>
                            <a:custGeom>
                              <a:avLst/>
                              <a:gdLst>
                                <a:gd name="T0" fmla="+- 0 7268 7163"/>
                                <a:gd name="T1" fmla="*/ T0 w 783"/>
                                <a:gd name="T2" fmla="+- 0 3776 3465"/>
                                <a:gd name="T3" fmla="*/ 3776 h 375"/>
                                <a:gd name="T4" fmla="+- 0 7249 7163"/>
                                <a:gd name="T5" fmla="*/ T4 w 783"/>
                                <a:gd name="T6" fmla="+- 0 3784 3465"/>
                                <a:gd name="T7" fmla="*/ 3784 h 375"/>
                                <a:gd name="T8" fmla="+- 0 7244 7163"/>
                                <a:gd name="T9" fmla="*/ T8 w 783"/>
                                <a:gd name="T10" fmla="+- 0 3786 3465"/>
                                <a:gd name="T11" fmla="*/ 3786 h 375"/>
                                <a:gd name="T12" fmla="+- 0 7242 7163"/>
                                <a:gd name="T13" fmla="*/ T12 w 783"/>
                                <a:gd name="T14" fmla="+- 0 3792 3465"/>
                                <a:gd name="T15" fmla="*/ 3792 h 375"/>
                                <a:gd name="T16" fmla="+- 0 7247 7163"/>
                                <a:gd name="T17" fmla="*/ T16 w 783"/>
                                <a:gd name="T18" fmla="+- 0 3802 3465"/>
                                <a:gd name="T19" fmla="*/ 3802 h 375"/>
                                <a:gd name="T20" fmla="+- 0 7253 7163"/>
                                <a:gd name="T21" fmla="*/ T20 w 783"/>
                                <a:gd name="T22" fmla="+- 0 3804 3465"/>
                                <a:gd name="T23" fmla="*/ 3804 h 375"/>
                                <a:gd name="T24" fmla="+- 0 7258 7163"/>
                                <a:gd name="T25" fmla="*/ T24 w 783"/>
                                <a:gd name="T26" fmla="+- 0 3802 3465"/>
                                <a:gd name="T27" fmla="*/ 3802 h 375"/>
                                <a:gd name="T28" fmla="+- 0 7276 7163"/>
                                <a:gd name="T29" fmla="*/ T28 w 783"/>
                                <a:gd name="T30" fmla="+- 0 3794 3465"/>
                                <a:gd name="T31" fmla="*/ 3794 h 375"/>
                                <a:gd name="T32" fmla="+- 0 7268 7163"/>
                                <a:gd name="T33" fmla="*/ T32 w 783"/>
                                <a:gd name="T34" fmla="+- 0 3776 3465"/>
                                <a:gd name="T35" fmla="*/ 3776 h 37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783" h="375">
                                  <a:moveTo>
                                    <a:pt x="105" y="311"/>
                                  </a:moveTo>
                                  <a:lnTo>
                                    <a:pt x="86" y="319"/>
                                  </a:lnTo>
                                  <a:lnTo>
                                    <a:pt x="81" y="321"/>
                                  </a:lnTo>
                                  <a:lnTo>
                                    <a:pt x="79" y="327"/>
                                  </a:lnTo>
                                  <a:lnTo>
                                    <a:pt x="84" y="337"/>
                                  </a:lnTo>
                                  <a:lnTo>
                                    <a:pt x="90" y="339"/>
                                  </a:lnTo>
                                  <a:lnTo>
                                    <a:pt x="95" y="337"/>
                                  </a:lnTo>
                                  <a:lnTo>
                                    <a:pt x="113" y="329"/>
                                  </a:lnTo>
                                  <a:lnTo>
                                    <a:pt x="105" y="311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5" name="Freeform 38"/>
                          <wps:cNvSpPr>
                            <a:spLocks/>
                          </wps:cNvSpPr>
                          <wps:spPr bwMode="auto">
                            <a:xfrm>
                              <a:off x="6095" y="1839"/>
                              <a:ext cx="783" cy="375"/>
                            </a:xfrm>
                            <a:custGeom>
                              <a:avLst/>
                              <a:gdLst>
                                <a:gd name="T0" fmla="+- 0 7276 7163"/>
                                <a:gd name="T1" fmla="*/ T0 w 783"/>
                                <a:gd name="T2" fmla="+- 0 3794 3465"/>
                                <a:gd name="T3" fmla="*/ 3794 h 375"/>
                                <a:gd name="T4" fmla="+- 0 7258 7163"/>
                                <a:gd name="T5" fmla="*/ T4 w 783"/>
                                <a:gd name="T6" fmla="+- 0 3802 3465"/>
                                <a:gd name="T7" fmla="*/ 3802 h 375"/>
                                <a:gd name="T8" fmla="+- 0 7253 7163"/>
                                <a:gd name="T9" fmla="*/ T8 w 783"/>
                                <a:gd name="T10" fmla="+- 0 3804 3465"/>
                                <a:gd name="T11" fmla="*/ 3804 h 375"/>
                                <a:gd name="T12" fmla="+- 0 7281 7163"/>
                                <a:gd name="T13" fmla="*/ T12 w 783"/>
                                <a:gd name="T14" fmla="+- 0 3804 3465"/>
                                <a:gd name="T15" fmla="*/ 3804 h 375"/>
                                <a:gd name="T16" fmla="+- 0 7276 7163"/>
                                <a:gd name="T17" fmla="*/ T16 w 783"/>
                                <a:gd name="T18" fmla="+- 0 3794 3465"/>
                                <a:gd name="T19" fmla="*/ 3794 h 37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83" h="375">
                                  <a:moveTo>
                                    <a:pt x="113" y="329"/>
                                  </a:moveTo>
                                  <a:lnTo>
                                    <a:pt x="95" y="337"/>
                                  </a:lnTo>
                                  <a:lnTo>
                                    <a:pt x="90" y="339"/>
                                  </a:lnTo>
                                  <a:lnTo>
                                    <a:pt x="118" y="339"/>
                                  </a:lnTo>
                                  <a:lnTo>
                                    <a:pt x="113" y="329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6" name="Freeform 39"/>
                          <wps:cNvSpPr>
                            <a:spLocks/>
                          </wps:cNvSpPr>
                          <wps:spPr bwMode="auto">
                            <a:xfrm>
                              <a:off x="6095" y="1839"/>
                              <a:ext cx="783" cy="375"/>
                            </a:xfrm>
                            <a:custGeom>
                              <a:avLst/>
                              <a:gdLst>
                                <a:gd name="T0" fmla="+- 0 7935 7163"/>
                                <a:gd name="T1" fmla="*/ T0 w 783"/>
                                <a:gd name="T2" fmla="+- 0 3465 3465"/>
                                <a:gd name="T3" fmla="*/ 3465 h 375"/>
                                <a:gd name="T4" fmla="+- 0 7930 7163"/>
                                <a:gd name="T5" fmla="*/ T4 w 783"/>
                                <a:gd name="T6" fmla="+- 0 3467 3465"/>
                                <a:gd name="T7" fmla="*/ 3467 h 375"/>
                                <a:gd name="T8" fmla="+- 0 7268 7163"/>
                                <a:gd name="T9" fmla="*/ T8 w 783"/>
                                <a:gd name="T10" fmla="+- 0 3776 3465"/>
                                <a:gd name="T11" fmla="*/ 3776 h 375"/>
                                <a:gd name="T12" fmla="+- 0 7276 7163"/>
                                <a:gd name="T13" fmla="*/ T12 w 783"/>
                                <a:gd name="T14" fmla="+- 0 3794 3465"/>
                                <a:gd name="T15" fmla="*/ 3794 h 375"/>
                                <a:gd name="T16" fmla="+- 0 7938 7163"/>
                                <a:gd name="T17" fmla="*/ T16 w 783"/>
                                <a:gd name="T18" fmla="+- 0 3485 3465"/>
                                <a:gd name="T19" fmla="*/ 3485 h 375"/>
                                <a:gd name="T20" fmla="+- 0 7943 7163"/>
                                <a:gd name="T21" fmla="*/ T20 w 783"/>
                                <a:gd name="T22" fmla="+- 0 3483 3465"/>
                                <a:gd name="T23" fmla="*/ 3483 h 375"/>
                                <a:gd name="T24" fmla="+- 0 7945 7163"/>
                                <a:gd name="T25" fmla="*/ T24 w 783"/>
                                <a:gd name="T26" fmla="+- 0 3477 3465"/>
                                <a:gd name="T27" fmla="*/ 3477 h 375"/>
                                <a:gd name="T28" fmla="+- 0 7943 7163"/>
                                <a:gd name="T29" fmla="*/ T28 w 783"/>
                                <a:gd name="T30" fmla="+- 0 3472 3465"/>
                                <a:gd name="T31" fmla="*/ 3472 h 375"/>
                                <a:gd name="T32" fmla="+- 0 7941 7163"/>
                                <a:gd name="T33" fmla="*/ T32 w 783"/>
                                <a:gd name="T34" fmla="+- 0 3467 3465"/>
                                <a:gd name="T35" fmla="*/ 3467 h 375"/>
                                <a:gd name="T36" fmla="+- 0 7935 7163"/>
                                <a:gd name="T37" fmla="*/ T36 w 783"/>
                                <a:gd name="T38" fmla="+- 0 3465 3465"/>
                                <a:gd name="T39" fmla="*/ 3465 h 37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783" h="375">
                                  <a:moveTo>
                                    <a:pt x="772" y="0"/>
                                  </a:moveTo>
                                  <a:lnTo>
                                    <a:pt x="767" y="2"/>
                                  </a:lnTo>
                                  <a:lnTo>
                                    <a:pt x="105" y="311"/>
                                  </a:lnTo>
                                  <a:lnTo>
                                    <a:pt x="113" y="329"/>
                                  </a:lnTo>
                                  <a:lnTo>
                                    <a:pt x="775" y="20"/>
                                  </a:lnTo>
                                  <a:lnTo>
                                    <a:pt x="780" y="18"/>
                                  </a:lnTo>
                                  <a:lnTo>
                                    <a:pt x="782" y="12"/>
                                  </a:lnTo>
                                  <a:lnTo>
                                    <a:pt x="780" y="7"/>
                                  </a:lnTo>
                                  <a:lnTo>
                                    <a:pt x="778" y="2"/>
                                  </a:lnTo>
                                  <a:lnTo>
                                    <a:pt x="772" y="0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g:wgp>
                        <wpg:cNvPr id="299" name="Group 40"/>
                        <wpg:cNvGrpSpPr>
                          <a:grpSpLocks/>
                        </wpg:cNvGrpSpPr>
                        <wpg:grpSpPr bwMode="auto">
                          <a:xfrm>
                            <a:off x="4363269" y="1976332"/>
                            <a:ext cx="629920" cy="224155"/>
                            <a:chOff x="6818" y="2481"/>
                            <a:chExt cx="992" cy="353"/>
                          </a:xfrm>
                          <a:noFill/>
                        </wpg:grpSpPr>
                        <wps:wsp>
                          <wps:cNvPr id="362" name="Freeform 41"/>
                          <wps:cNvSpPr>
                            <a:spLocks/>
                          </wps:cNvSpPr>
                          <wps:spPr bwMode="auto">
                            <a:xfrm>
                              <a:off x="6818" y="2481"/>
                              <a:ext cx="992" cy="353"/>
                            </a:xfrm>
                            <a:custGeom>
                              <a:avLst/>
                              <a:gdLst>
                                <a:gd name="T0" fmla="+- 0 7886 7886"/>
                                <a:gd name="T1" fmla="*/ T0 w 992"/>
                                <a:gd name="T2" fmla="+- 0 4460 4107"/>
                                <a:gd name="T3" fmla="*/ 4460 h 353"/>
                                <a:gd name="T4" fmla="+- 0 8878 7886"/>
                                <a:gd name="T5" fmla="*/ T4 w 992"/>
                                <a:gd name="T6" fmla="+- 0 4460 4107"/>
                                <a:gd name="T7" fmla="*/ 4460 h 353"/>
                                <a:gd name="T8" fmla="+- 0 8878 7886"/>
                                <a:gd name="T9" fmla="*/ T8 w 992"/>
                                <a:gd name="T10" fmla="+- 0 4107 4107"/>
                                <a:gd name="T11" fmla="*/ 4107 h 353"/>
                                <a:gd name="T12" fmla="+- 0 7886 7886"/>
                                <a:gd name="T13" fmla="*/ T12 w 992"/>
                                <a:gd name="T14" fmla="+- 0 4107 4107"/>
                                <a:gd name="T15" fmla="*/ 4107 h 353"/>
                                <a:gd name="T16" fmla="+- 0 7886 7886"/>
                                <a:gd name="T17" fmla="*/ T16 w 992"/>
                                <a:gd name="T18" fmla="+- 0 4460 4107"/>
                                <a:gd name="T19" fmla="*/ 4460 h 35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92" h="353">
                                  <a:moveTo>
                                    <a:pt x="0" y="353"/>
                                  </a:moveTo>
                                  <a:lnTo>
                                    <a:pt x="992" y="353"/>
                                  </a:lnTo>
                                  <a:lnTo>
                                    <a:pt x="99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53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 w="9525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g:wgp>
                        <wpg:cNvPr id="300" name="Group 42"/>
                        <wpg:cNvGrpSpPr>
                          <a:grpSpLocks/>
                        </wpg:cNvGrpSpPr>
                        <wpg:grpSpPr bwMode="auto">
                          <a:xfrm>
                            <a:off x="4136574" y="1776095"/>
                            <a:ext cx="345440" cy="76200"/>
                            <a:chOff x="6521" y="2804"/>
                            <a:chExt cx="544" cy="120"/>
                          </a:xfrm>
                          <a:noFill/>
                        </wpg:grpSpPr>
                        <wps:wsp>
                          <wps:cNvPr id="358" name="Freeform 43"/>
                          <wps:cNvSpPr>
                            <a:spLocks/>
                          </wps:cNvSpPr>
                          <wps:spPr bwMode="auto">
                            <a:xfrm>
                              <a:off x="6521" y="2804"/>
                              <a:ext cx="544" cy="120"/>
                            </a:xfrm>
                            <a:custGeom>
                              <a:avLst/>
                              <a:gdLst>
                                <a:gd name="T0" fmla="+- 0 7707 7589"/>
                                <a:gd name="T1" fmla="*/ T0 w 544"/>
                                <a:gd name="T2" fmla="+- 0 4430 4430"/>
                                <a:gd name="T3" fmla="*/ 4430 h 120"/>
                                <a:gd name="T4" fmla="+- 0 7589 7589"/>
                                <a:gd name="T5" fmla="*/ T4 w 544"/>
                                <a:gd name="T6" fmla="+- 0 4493 4430"/>
                                <a:gd name="T7" fmla="*/ 4493 h 120"/>
                                <a:gd name="T8" fmla="+- 0 7711 7589"/>
                                <a:gd name="T9" fmla="*/ T8 w 544"/>
                                <a:gd name="T10" fmla="+- 0 4550 4430"/>
                                <a:gd name="T11" fmla="*/ 4550 h 120"/>
                                <a:gd name="T12" fmla="+- 0 7709 7589"/>
                                <a:gd name="T13" fmla="*/ T12 w 544"/>
                                <a:gd name="T14" fmla="+- 0 4501 4430"/>
                                <a:gd name="T15" fmla="*/ 4501 h 120"/>
                                <a:gd name="T16" fmla="+- 0 7684 7589"/>
                                <a:gd name="T17" fmla="*/ T16 w 544"/>
                                <a:gd name="T18" fmla="+- 0 4501 4430"/>
                                <a:gd name="T19" fmla="*/ 4501 h 120"/>
                                <a:gd name="T20" fmla="+- 0 7679 7589"/>
                                <a:gd name="T21" fmla="*/ T20 w 544"/>
                                <a:gd name="T22" fmla="+- 0 4496 4430"/>
                                <a:gd name="T23" fmla="*/ 4496 h 120"/>
                                <a:gd name="T24" fmla="+- 0 7679 7589"/>
                                <a:gd name="T25" fmla="*/ T24 w 544"/>
                                <a:gd name="T26" fmla="+- 0 4485 4430"/>
                                <a:gd name="T27" fmla="*/ 4485 h 120"/>
                                <a:gd name="T28" fmla="+- 0 7683 7589"/>
                                <a:gd name="T29" fmla="*/ T28 w 544"/>
                                <a:gd name="T30" fmla="+- 0 4481 4430"/>
                                <a:gd name="T31" fmla="*/ 4481 h 120"/>
                                <a:gd name="T32" fmla="+- 0 7709 7589"/>
                                <a:gd name="T33" fmla="*/ T32 w 544"/>
                                <a:gd name="T34" fmla="+- 0 4480 4430"/>
                                <a:gd name="T35" fmla="*/ 4480 h 120"/>
                                <a:gd name="T36" fmla="+- 0 7707 7589"/>
                                <a:gd name="T37" fmla="*/ T36 w 544"/>
                                <a:gd name="T38" fmla="+- 0 4430 4430"/>
                                <a:gd name="T39" fmla="*/ 4430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544" h="120">
                                  <a:moveTo>
                                    <a:pt x="118" y="0"/>
                                  </a:moveTo>
                                  <a:lnTo>
                                    <a:pt x="0" y="63"/>
                                  </a:lnTo>
                                  <a:lnTo>
                                    <a:pt x="122" y="120"/>
                                  </a:lnTo>
                                  <a:lnTo>
                                    <a:pt x="120" y="71"/>
                                  </a:lnTo>
                                  <a:lnTo>
                                    <a:pt x="95" y="71"/>
                                  </a:lnTo>
                                  <a:lnTo>
                                    <a:pt x="90" y="66"/>
                                  </a:lnTo>
                                  <a:lnTo>
                                    <a:pt x="90" y="55"/>
                                  </a:lnTo>
                                  <a:lnTo>
                                    <a:pt x="94" y="51"/>
                                  </a:lnTo>
                                  <a:lnTo>
                                    <a:pt x="120" y="50"/>
                                  </a:lnTo>
                                  <a:lnTo>
                                    <a:pt x="118" y="0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9" name="Freeform 44"/>
                          <wps:cNvSpPr>
                            <a:spLocks/>
                          </wps:cNvSpPr>
                          <wps:spPr bwMode="auto">
                            <a:xfrm>
                              <a:off x="6521" y="2804"/>
                              <a:ext cx="544" cy="120"/>
                            </a:xfrm>
                            <a:custGeom>
                              <a:avLst/>
                              <a:gdLst>
                                <a:gd name="T0" fmla="+- 0 7709 7589"/>
                                <a:gd name="T1" fmla="*/ T0 w 544"/>
                                <a:gd name="T2" fmla="+- 0 4480 4430"/>
                                <a:gd name="T3" fmla="*/ 4480 h 120"/>
                                <a:gd name="T4" fmla="+- 0 7683 7589"/>
                                <a:gd name="T5" fmla="*/ T4 w 544"/>
                                <a:gd name="T6" fmla="+- 0 4481 4430"/>
                                <a:gd name="T7" fmla="*/ 4481 h 120"/>
                                <a:gd name="T8" fmla="+- 0 7679 7589"/>
                                <a:gd name="T9" fmla="*/ T8 w 544"/>
                                <a:gd name="T10" fmla="+- 0 4485 4430"/>
                                <a:gd name="T11" fmla="*/ 4485 h 120"/>
                                <a:gd name="T12" fmla="+- 0 7679 7589"/>
                                <a:gd name="T13" fmla="*/ T12 w 544"/>
                                <a:gd name="T14" fmla="+- 0 4496 4430"/>
                                <a:gd name="T15" fmla="*/ 4496 h 120"/>
                                <a:gd name="T16" fmla="+- 0 7684 7589"/>
                                <a:gd name="T17" fmla="*/ T16 w 544"/>
                                <a:gd name="T18" fmla="+- 0 4501 4430"/>
                                <a:gd name="T19" fmla="*/ 4501 h 120"/>
                                <a:gd name="T20" fmla="+- 0 7689 7589"/>
                                <a:gd name="T21" fmla="*/ T20 w 544"/>
                                <a:gd name="T22" fmla="+- 0 4501 4430"/>
                                <a:gd name="T23" fmla="*/ 4501 h 120"/>
                                <a:gd name="T24" fmla="+- 0 7709 7589"/>
                                <a:gd name="T25" fmla="*/ T24 w 544"/>
                                <a:gd name="T26" fmla="+- 0 4500 4430"/>
                                <a:gd name="T27" fmla="*/ 4500 h 120"/>
                                <a:gd name="T28" fmla="+- 0 7709 7589"/>
                                <a:gd name="T29" fmla="*/ T28 w 544"/>
                                <a:gd name="T30" fmla="+- 0 4480 4430"/>
                                <a:gd name="T31" fmla="*/ 4480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544" h="120">
                                  <a:moveTo>
                                    <a:pt x="120" y="50"/>
                                  </a:moveTo>
                                  <a:lnTo>
                                    <a:pt x="94" y="51"/>
                                  </a:lnTo>
                                  <a:lnTo>
                                    <a:pt x="90" y="55"/>
                                  </a:lnTo>
                                  <a:lnTo>
                                    <a:pt x="90" y="66"/>
                                  </a:lnTo>
                                  <a:lnTo>
                                    <a:pt x="95" y="71"/>
                                  </a:lnTo>
                                  <a:lnTo>
                                    <a:pt x="100" y="71"/>
                                  </a:lnTo>
                                  <a:lnTo>
                                    <a:pt x="120" y="70"/>
                                  </a:lnTo>
                                  <a:lnTo>
                                    <a:pt x="120" y="50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0" name="Freeform 45"/>
                          <wps:cNvSpPr>
                            <a:spLocks/>
                          </wps:cNvSpPr>
                          <wps:spPr bwMode="auto">
                            <a:xfrm>
                              <a:off x="6521" y="2804"/>
                              <a:ext cx="544" cy="120"/>
                            </a:xfrm>
                            <a:custGeom>
                              <a:avLst/>
                              <a:gdLst>
                                <a:gd name="T0" fmla="+- 0 7709 7589"/>
                                <a:gd name="T1" fmla="*/ T0 w 544"/>
                                <a:gd name="T2" fmla="+- 0 4500 4430"/>
                                <a:gd name="T3" fmla="*/ 4500 h 120"/>
                                <a:gd name="T4" fmla="+- 0 7689 7589"/>
                                <a:gd name="T5" fmla="*/ T4 w 544"/>
                                <a:gd name="T6" fmla="+- 0 4501 4430"/>
                                <a:gd name="T7" fmla="*/ 4501 h 120"/>
                                <a:gd name="T8" fmla="+- 0 7684 7589"/>
                                <a:gd name="T9" fmla="*/ T8 w 544"/>
                                <a:gd name="T10" fmla="+- 0 4501 4430"/>
                                <a:gd name="T11" fmla="*/ 4501 h 120"/>
                                <a:gd name="T12" fmla="+- 0 7709 7589"/>
                                <a:gd name="T13" fmla="*/ T12 w 544"/>
                                <a:gd name="T14" fmla="+- 0 4501 4430"/>
                                <a:gd name="T15" fmla="*/ 4501 h 120"/>
                                <a:gd name="T16" fmla="+- 0 7709 7589"/>
                                <a:gd name="T17" fmla="*/ T16 w 544"/>
                                <a:gd name="T18" fmla="+- 0 4500 4430"/>
                                <a:gd name="T19" fmla="*/ 4500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44" h="120">
                                  <a:moveTo>
                                    <a:pt x="120" y="70"/>
                                  </a:moveTo>
                                  <a:lnTo>
                                    <a:pt x="100" y="71"/>
                                  </a:lnTo>
                                  <a:lnTo>
                                    <a:pt x="95" y="71"/>
                                  </a:lnTo>
                                  <a:lnTo>
                                    <a:pt x="120" y="71"/>
                                  </a:lnTo>
                                  <a:lnTo>
                                    <a:pt x="120" y="70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1" name="Freeform 46"/>
                          <wps:cNvSpPr>
                            <a:spLocks/>
                          </wps:cNvSpPr>
                          <wps:spPr bwMode="auto">
                            <a:xfrm>
                              <a:off x="6521" y="2804"/>
                              <a:ext cx="544" cy="120"/>
                            </a:xfrm>
                            <a:custGeom>
                              <a:avLst/>
                              <a:gdLst>
                                <a:gd name="T0" fmla="+- 0 8127 7589"/>
                                <a:gd name="T1" fmla="*/ T0 w 544"/>
                                <a:gd name="T2" fmla="+- 0 4469 4430"/>
                                <a:gd name="T3" fmla="*/ 4469 h 120"/>
                                <a:gd name="T4" fmla="+- 0 8122 7589"/>
                                <a:gd name="T5" fmla="*/ T4 w 544"/>
                                <a:gd name="T6" fmla="+- 0 4469 4430"/>
                                <a:gd name="T7" fmla="*/ 4469 h 120"/>
                                <a:gd name="T8" fmla="+- 0 7709 7589"/>
                                <a:gd name="T9" fmla="*/ T8 w 544"/>
                                <a:gd name="T10" fmla="+- 0 4480 4430"/>
                                <a:gd name="T11" fmla="*/ 4480 h 120"/>
                                <a:gd name="T12" fmla="+- 0 7709 7589"/>
                                <a:gd name="T13" fmla="*/ T12 w 544"/>
                                <a:gd name="T14" fmla="+- 0 4500 4430"/>
                                <a:gd name="T15" fmla="*/ 4500 h 120"/>
                                <a:gd name="T16" fmla="+- 0 8128 7589"/>
                                <a:gd name="T17" fmla="*/ T16 w 544"/>
                                <a:gd name="T18" fmla="+- 0 4489 4430"/>
                                <a:gd name="T19" fmla="*/ 4489 h 120"/>
                                <a:gd name="T20" fmla="+- 0 8132 7589"/>
                                <a:gd name="T21" fmla="*/ T20 w 544"/>
                                <a:gd name="T22" fmla="+- 0 4484 4430"/>
                                <a:gd name="T23" fmla="*/ 4484 h 120"/>
                                <a:gd name="T24" fmla="+- 0 8132 7589"/>
                                <a:gd name="T25" fmla="*/ T24 w 544"/>
                                <a:gd name="T26" fmla="+- 0 4473 4430"/>
                                <a:gd name="T27" fmla="*/ 4473 h 120"/>
                                <a:gd name="T28" fmla="+- 0 8127 7589"/>
                                <a:gd name="T29" fmla="*/ T28 w 544"/>
                                <a:gd name="T30" fmla="+- 0 4469 4430"/>
                                <a:gd name="T31" fmla="*/ 4469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544" h="120">
                                  <a:moveTo>
                                    <a:pt x="538" y="39"/>
                                  </a:moveTo>
                                  <a:lnTo>
                                    <a:pt x="533" y="39"/>
                                  </a:lnTo>
                                  <a:lnTo>
                                    <a:pt x="120" y="50"/>
                                  </a:lnTo>
                                  <a:lnTo>
                                    <a:pt x="120" y="70"/>
                                  </a:lnTo>
                                  <a:lnTo>
                                    <a:pt x="539" y="59"/>
                                  </a:lnTo>
                                  <a:lnTo>
                                    <a:pt x="543" y="54"/>
                                  </a:lnTo>
                                  <a:lnTo>
                                    <a:pt x="543" y="43"/>
                                  </a:lnTo>
                                  <a:lnTo>
                                    <a:pt x="538" y="39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g:wgp>
                        <wpg:cNvPr id="301" name="Group 47"/>
                        <wpg:cNvGrpSpPr>
                          <a:grpSpLocks/>
                        </wpg:cNvGrpSpPr>
                        <wpg:grpSpPr bwMode="auto">
                          <a:xfrm>
                            <a:off x="1748128" y="1469602"/>
                            <a:ext cx="1146810" cy="243205"/>
                            <a:chOff x="2873" y="1957"/>
                            <a:chExt cx="1806" cy="383"/>
                          </a:xfrm>
                          <a:noFill/>
                        </wpg:grpSpPr>
                        <wps:wsp>
                          <wps:cNvPr id="357" name="Freeform 48"/>
                          <wps:cNvSpPr>
                            <a:spLocks/>
                          </wps:cNvSpPr>
                          <wps:spPr bwMode="auto">
                            <a:xfrm>
                              <a:off x="2873" y="1957"/>
                              <a:ext cx="1806" cy="383"/>
                            </a:xfrm>
                            <a:custGeom>
                              <a:avLst/>
                              <a:gdLst>
                                <a:gd name="T0" fmla="+- 0 3941 3941"/>
                                <a:gd name="T1" fmla="*/ T0 w 1806"/>
                                <a:gd name="T2" fmla="+- 0 3966 3583"/>
                                <a:gd name="T3" fmla="*/ 3966 h 383"/>
                                <a:gd name="T4" fmla="+- 0 5747 3941"/>
                                <a:gd name="T5" fmla="*/ T4 w 1806"/>
                                <a:gd name="T6" fmla="+- 0 3966 3583"/>
                                <a:gd name="T7" fmla="*/ 3966 h 383"/>
                                <a:gd name="T8" fmla="+- 0 5747 3941"/>
                                <a:gd name="T9" fmla="*/ T8 w 1806"/>
                                <a:gd name="T10" fmla="+- 0 3583 3583"/>
                                <a:gd name="T11" fmla="*/ 3583 h 383"/>
                                <a:gd name="T12" fmla="+- 0 3941 3941"/>
                                <a:gd name="T13" fmla="*/ T12 w 1806"/>
                                <a:gd name="T14" fmla="+- 0 3583 3583"/>
                                <a:gd name="T15" fmla="*/ 3583 h 383"/>
                                <a:gd name="T16" fmla="+- 0 3941 3941"/>
                                <a:gd name="T17" fmla="*/ T16 w 1806"/>
                                <a:gd name="T18" fmla="+- 0 3966 3583"/>
                                <a:gd name="T19" fmla="*/ 3966 h 38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806" h="383">
                                  <a:moveTo>
                                    <a:pt x="0" y="383"/>
                                  </a:moveTo>
                                  <a:lnTo>
                                    <a:pt x="1806" y="383"/>
                                  </a:lnTo>
                                  <a:lnTo>
                                    <a:pt x="180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83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 w="9525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g:wgp>
                        <wpg:cNvPr id="302" name="Group 49"/>
                        <wpg:cNvGrpSpPr>
                          <a:grpSpLocks/>
                        </wpg:cNvGrpSpPr>
                        <wpg:grpSpPr bwMode="auto">
                          <a:xfrm>
                            <a:off x="2483034" y="1502410"/>
                            <a:ext cx="102235" cy="591820"/>
                            <a:chOff x="3917" y="2373"/>
                            <a:chExt cx="161" cy="932"/>
                          </a:xfrm>
                          <a:noFill/>
                        </wpg:grpSpPr>
                        <wps:wsp>
                          <wps:cNvPr id="353" name="Freeform 50"/>
                          <wps:cNvSpPr>
                            <a:spLocks/>
                          </wps:cNvSpPr>
                          <wps:spPr bwMode="auto">
                            <a:xfrm>
                              <a:off x="3917" y="2373"/>
                              <a:ext cx="161" cy="932"/>
                            </a:xfrm>
                            <a:custGeom>
                              <a:avLst/>
                              <a:gdLst>
                                <a:gd name="T0" fmla="+- 0 4985 4985"/>
                                <a:gd name="T1" fmla="*/ T0 w 161"/>
                                <a:gd name="T2" fmla="+- 0 4804 3999"/>
                                <a:gd name="T3" fmla="*/ 4804 h 932"/>
                                <a:gd name="T4" fmla="+- 0 5031 4985"/>
                                <a:gd name="T5" fmla="*/ T4 w 161"/>
                                <a:gd name="T6" fmla="+- 0 4930 3999"/>
                                <a:gd name="T7" fmla="*/ 4930 h 932"/>
                                <a:gd name="T8" fmla="+- 0 5089 4985"/>
                                <a:gd name="T9" fmla="*/ T8 w 161"/>
                                <a:gd name="T10" fmla="+- 0 4841 3999"/>
                                <a:gd name="T11" fmla="*/ 4841 h 932"/>
                                <a:gd name="T12" fmla="+- 0 5047 4985"/>
                                <a:gd name="T13" fmla="*/ T12 w 161"/>
                                <a:gd name="T14" fmla="+- 0 4841 3999"/>
                                <a:gd name="T15" fmla="*/ 4841 h 932"/>
                                <a:gd name="T16" fmla="+- 0 5036 4985"/>
                                <a:gd name="T17" fmla="*/ T16 w 161"/>
                                <a:gd name="T18" fmla="+- 0 4840 3999"/>
                                <a:gd name="T19" fmla="*/ 4840 h 932"/>
                                <a:gd name="T20" fmla="+- 0 5032 4985"/>
                                <a:gd name="T21" fmla="*/ T20 w 161"/>
                                <a:gd name="T22" fmla="+- 0 4835 3999"/>
                                <a:gd name="T23" fmla="*/ 4835 h 932"/>
                                <a:gd name="T24" fmla="+- 0 5034 4985"/>
                                <a:gd name="T25" fmla="*/ T24 w 161"/>
                                <a:gd name="T26" fmla="+- 0 4810 3999"/>
                                <a:gd name="T27" fmla="*/ 4810 h 932"/>
                                <a:gd name="T28" fmla="+- 0 4985 4985"/>
                                <a:gd name="T29" fmla="*/ T28 w 161"/>
                                <a:gd name="T30" fmla="+- 0 4804 3999"/>
                                <a:gd name="T31" fmla="*/ 4804 h 9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61" h="932">
                                  <a:moveTo>
                                    <a:pt x="0" y="805"/>
                                  </a:moveTo>
                                  <a:lnTo>
                                    <a:pt x="46" y="931"/>
                                  </a:lnTo>
                                  <a:lnTo>
                                    <a:pt x="104" y="842"/>
                                  </a:lnTo>
                                  <a:lnTo>
                                    <a:pt x="62" y="842"/>
                                  </a:lnTo>
                                  <a:lnTo>
                                    <a:pt x="51" y="841"/>
                                  </a:lnTo>
                                  <a:lnTo>
                                    <a:pt x="47" y="836"/>
                                  </a:lnTo>
                                  <a:lnTo>
                                    <a:pt x="49" y="811"/>
                                  </a:lnTo>
                                  <a:lnTo>
                                    <a:pt x="0" y="805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4" name="Freeform 51"/>
                          <wps:cNvSpPr>
                            <a:spLocks/>
                          </wps:cNvSpPr>
                          <wps:spPr bwMode="auto">
                            <a:xfrm>
                              <a:off x="3917" y="2373"/>
                              <a:ext cx="161" cy="932"/>
                            </a:xfrm>
                            <a:custGeom>
                              <a:avLst/>
                              <a:gdLst>
                                <a:gd name="T0" fmla="+- 0 5034 4985"/>
                                <a:gd name="T1" fmla="*/ T0 w 161"/>
                                <a:gd name="T2" fmla="+- 0 4810 3999"/>
                                <a:gd name="T3" fmla="*/ 4810 h 932"/>
                                <a:gd name="T4" fmla="+- 0 5032 4985"/>
                                <a:gd name="T5" fmla="*/ T4 w 161"/>
                                <a:gd name="T6" fmla="+- 0 4835 3999"/>
                                <a:gd name="T7" fmla="*/ 4835 h 932"/>
                                <a:gd name="T8" fmla="+- 0 5036 4985"/>
                                <a:gd name="T9" fmla="*/ T8 w 161"/>
                                <a:gd name="T10" fmla="+- 0 4840 3999"/>
                                <a:gd name="T11" fmla="*/ 4840 h 932"/>
                                <a:gd name="T12" fmla="+- 0 5047 4985"/>
                                <a:gd name="T13" fmla="*/ T12 w 161"/>
                                <a:gd name="T14" fmla="+- 0 4841 3999"/>
                                <a:gd name="T15" fmla="*/ 4841 h 932"/>
                                <a:gd name="T16" fmla="+- 0 5052 4985"/>
                                <a:gd name="T17" fmla="*/ T16 w 161"/>
                                <a:gd name="T18" fmla="+- 0 4837 3999"/>
                                <a:gd name="T19" fmla="*/ 4837 h 932"/>
                                <a:gd name="T20" fmla="+- 0 5054 4985"/>
                                <a:gd name="T21" fmla="*/ T20 w 161"/>
                                <a:gd name="T22" fmla="+- 0 4812 3999"/>
                                <a:gd name="T23" fmla="*/ 4812 h 932"/>
                                <a:gd name="T24" fmla="+- 0 5034 4985"/>
                                <a:gd name="T25" fmla="*/ T24 w 161"/>
                                <a:gd name="T26" fmla="+- 0 4810 3999"/>
                                <a:gd name="T27" fmla="*/ 4810 h 9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61" h="932">
                                  <a:moveTo>
                                    <a:pt x="49" y="811"/>
                                  </a:moveTo>
                                  <a:lnTo>
                                    <a:pt x="47" y="836"/>
                                  </a:lnTo>
                                  <a:lnTo>
                                    <a:pt x="51" y="841"/>
                                  </a:lnTo>
                                  <a:lnTo>
                                    <a:pt x="62" y="842"/>
                                  </a:lnTo>
                                  <a:lnTo>
                                    <a:pt x="67" y="838"/>
                                  </a:lnTo>
                                  <a:lnTo>
                                    <a:pt x="69" y="813"/>
                                  </a:lnTo>
                                  <a:lnTo>
                                    <a:pt x="49" y="811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5" name="Freeform 52"/>
                          <wps:cNvSpPr>
                            <a:spLocks/>
                          </wps:cNvSpPr>
                          <wps:spPr bwMode="auto">
                            <a:xfrm>
                              <a:off x="3917" y="2373"/>
                              <a:ext cx="161" cy="932"/>
                            </a:xfrm>
                            <a:custGeom>
                              <a:avLst/>
                              <a:gdLst>
                                <a:gd name="T0" fmla="+- 0 5054 4985"/>
                                <a:gd name="T1" fmla="*/ T0 w 161"/>
                                <a:gd name="T2" fmla="+- 0 4812 3999"/>
                                <a:gd name="T3" fmla="*/ 4812 h 932"/>
                                <a:gd name="T4" fmla="+- 0 5052 4985"/>
                                <a:gd name="T5" fmla="*/ T4 w 161"/>
                                <a:gd name="T6" fmla="+- 0 4837 3999"/>
                                <a:gd name="T7" fmla="*/ 4837 h 932"/>
                                <a:gd name="T8" fmla="+- 0 5047 4985"/>
                                <a:gd name="T9" fmla="*/ T8 w 161"/>
                                <a:gd name="T10" fmla="+- 0 4841 3999"/>
                                <a:gd name="T11" fmla="*/ 4841 h 932"/>
                                <a:gd name="T12" fmla="+- 0 5089 4985"/>
                                <a:gd name="T13" fmla="*/ T12 w 161"/>
                                <a:gd name="T14" fmla="+- 0 4841 3999"/>
                                <a:gd name="T15" fmla="*/ 4841 h 932"/>
                                <a:gd name="T16" fmla="+- 0 5104 4985"/>
                                <a:gd name="T17" fmla="*/ T16 w 161"/>
                                <a:gd name="T18" fmla="+- 0 4818 3999"/>
                                <a:gd name="T19" fmla="*/ 4818 h 932"/>
                                <a:gd name="T20" fmla="+- 0 5054 4985"/>
                                <a:gd name="T21" fmla="*/ T20 w 161"/>
                                <a:gd name="T22" fmla="+- 0 4812 3999"/>
                                <a:gd name="T23" fmla="*/ 4812 h 9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161" h="932">
                                  <a:moveTo>
                                    <a:pt x="69" y="813"/>
                                  </a:moveTo>
                                  <a:lnTo>
                                    <a:pt x="67" y="838"/>
                                  </a:lnTo>
                                  <a:lnTo>
                                    <a:pt x="62" y="842"/>
                                  </a:lnTo>
                                  <a:lnTo>
                                    <a:pt x="104" y="842"/>
                                  </a:lnTo>
                                  <a:lnTo>
                                    <a:pt x="119" y="819"/>
                                  </a:lnTo>
                                  <a:lnTo>
                                    <a:pt x="69" y="813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6" name="Freeform 53"/>
                          <wps:cNvSpPr>
                            <a:spLocks/>
                          </wps:cNvSpPr>
                          <wps:spPr bwMode="auto">
                            <a:xfrm>
                              <a:off x="3917" y="2373"/>
                              <a:ext cx="161" cy="932"/>
                            </a:xfrm>
                            <a:custGeom>
                              <a:avLst/>
                              <a:gdLst>
                                <a:gd name="T0" fmla="+- 0 5131 4985"/>
                                <a:gd name="T1" fmla="*/ T0 w 161"/>
                                <a:gd name="T2" fmla="+- 0 3999 3999"/>
                                <a:gd name="T3" fmla="*/ 3999 h 932"/>
                                <a:gd name="T4" fmla="+- 0 5126 4985"/>
                                <a:gd name="T5" fmla="*/ T4 w 161"/>
                                <a:gd name="T6" fmla="+- 0 4003 3999"/>
                                <a:gd name="T7" fmla="*/ 4003 h 932"/>
                                <a:gd name="T8" fmla="+- 0 5034 4985"/>
                                <a:gd name="T9" fmla="*/ T8 w 161"/>
                                <a:gd name="T10" fmla="+- 0 4810 3999"/>
                                <a:gd name="T11" fmla="*/ 4810 h 932"/>
                                <a:gd name="T12" fmla="+- 0 5054 4985"/>
                                <a:gd name="T13" fmla="*/ T12 w 161"/>
                                <a:gd name="T14" fmla="+- 0 4812 3999"/>
                                <a:gd name="T15" fmla="*/ 4812 h 932"/>
                                <a:gd name="T16" fmla="+- 0 5145 4985"/>
                                <a:gd name="T17" fmla="*/ T16 w 161"/>
                                <a:gd name="T18" fmla="+- 0 4010 3999"/>
                                <a:gd name="T19" fmla="*/ 4010 h 932"/>
                                <a:gd name="T20" fmla="+- 0 5146 4985"/>
                                <a:gd name="T21" fmla="*/ T20 w 161"/>
                                <a:gd name="T22" fmla="+- 0 4005 3999"/>
                                <a:gd name="T23" fmla="*/ 4005 h 932"/>
                                <a:gd name="T24" fmla="+- 0 5142 4985"/>
                                <a:gd name="T25" fmla="*/ T24 w 161"/>
                                <a:gd name="T26" fmla="+- 0 4000 3999"/>
                                <a:gd name="T27" fmla="*/ 4000 h 932"/>
                                <a:gd name="T28" fmla="+- 0 5131 4985"/>
                                <a:gd name="T29" fmla="*/ T28 w 161"/>
                                <a:gd name="T30" fmla="+- 0 3999 3999"/>
                                <a:gd name="T31" fmla="*/ 3999 h 9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61" h="932">
                                  <a:moveTo>
                                    <a:pt x="146" y="0"/>
                                  </a:moveTo>
                                  <a:lnTo>
                                    <a:pt x="141" y="4"/>
                                  </a:lnTo>
                                  <a:lnTo>
                                    <a:pt x="49" y="811"/>
                                  </a:lnTo>
                                  <a:lnTo>
                                    <a:pt x="69" y="813"/>
                                  </a:lnTo>
                                  <a:lnTo>
                                    <a:pt x="160" y="11"/>
                                  </a:lnTo>
                                  <a:lnTo>
                                    <a:pt x="161" y="6"/>
                                  </a:lnTo>
                                  <a:lnTo>
                                    <a:pt x="157" y="1"/>
                                  </a:lnTo>
                                  <a:lnTo>
                                    <a:pt x="146" y="0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g:wgp>
                        <wpg:cNvPr id="303" name="Group 54"/>
                        <wpg:cNvGrpSpPr>
                          <a:grpSpLocks/>
                        </wpg:cNvGrpSpPr>
                        <wpg:grpSpPr bwMode="auto">
                          <a:xfrm>
                            <a:off x="303079" y="924560"/>
                            <a:ext cx="986790" cy="206375"/>
                            <a:chOff x="484" y="1463"/>
                            <a:chExt cx="1554" cy="325"/>
                          </a:xfrm>
                          <a:noFill/>
                        </wpg:grpSpPr>
                        <wps:wsp>
                          <wps:cNvPr id="352" name="Freeform 55"/>
                          <wps:cNvSpPr>
                            <a:spLocks/>
                          </wps:cNvSpPr>
                          <wps:spPr bwMode="auto">
                            <a:xfrm>
                              <a:off x="484" y="1463"/>
                              <a:ext cx="1554" cy="325"/>
                            </a:xfrm>
                            <a:custGeom>
                              <a:avLst/>
                              <a:gdLst>
                                <a:gd name="T0" fmla="+- 0 1552 1552"/>
                                <a:gd name="T1" fmla="*/ T0 w 1554"/>
                                <a:gd name="T2" fmla="+- 0 3414 3089"/>
                                <a:gd name="T3" fmla="*/ 3414 h 325"/>
                                <a:gd name="T4" fmla="+- 0 3106 1552"/>
                                <a:gd name="T5" fmla="*/ T4 w 1554"/>
                                <a:gd name="T6" fmla="+- 0 3414 3089"/>
                                <a:gd name="T7" fmla="*/ 3414 h 325"/>
                                <a:gd name="T8" fmla="+- 0 3106 1552"/>
                                <a:gd name="T9" fmla="*/ T8 w 1554"/>
                                <a:gd name="T10" fmla="+- 0 3089 3089"/>
                                <a:gd name="T11" fmla="*/ 3089 h 325"/>
                                <a:gd name="T12" fmla="+- 0 1552 1552"/>
                                <a:gd name="T13" fmla="*/ T12 w 1554"/>
                                <a:gd name="T14" fmla="+- 0 3089 3089"/>
                                <a:gd name="T15" fmla="*/ 3089 h 325"/>
                                <a:gd name="T16" fmla="+- 0 1552 1552"/>
                                <a:gd name="T17" fmla="*/ T16 w 1554"/>
                                <a:gd name="T18" fmla="+- 0 3414 3089"/>
                                <a:gd name="T19" fmla="*/ 3414 h 3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54" h="325">
                                  <a:moveTo>
                                    <a:pt x="0" y="325"/>
                                  </a:moveTo>
                                  <a:lnTo>
                                    <a:pt x="1554" y="325"/>
                                  </a:lnTo>
                                  <a:lnTo>
                                    <a:pt x="155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25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 w="9525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g:wgp>
                        <wpg:cNvPr id="304" name="Group 56"/>
                        <wpg:cNvGrpSpPr>
                          <a:grpSpLocks/>
                        </wpg:cNvGrpSpPr>
                        <wpg:grpSpPr bwMode="auto">
                          <a:xfrm>
                            <a:off x="849814" y="1117600"/>
                            <a:ext cx="233045" cy="290830"/>
                            <a:chOff x="1345" y="1767"/>
                            <a:chExt cx="367" cy="458"/>
                          </a:xfrm>
                          <a:noFill/>
                        </wpg:grpSpPr>
                        <wps:wsp>
                          <wps:cNvPr id="348" name="Freeform 57"/>
                          <wps:cNvSpPr>
                            <a:spLocks/>
                          </wps:cNvSpPr>
                          <wps:spPr bwMode="auto">
                            <a:xfrm>
                              <a:off x="1345" y="1767"/>
                              <a:ext cx="367" cy="458"/>
                            </a:xfrm>
                            <a:custGeom>
                              <a:avLst/>
                              <a:gdLst>
                                <a:gd name="T0" fmla="+- 0 2696 2413"/>
                                <a:gd name="T1" fmla="*/ T0 w 367"/>
                                <a:gd name="T2" fmla="+- 0 3763 3393"/>
                                <a:gd name="T3" fmla="*/ 3763 h 458"/>
                                <a:gd name="T4" fmla="+- 0 2657 2413"/>
                                <a:gd name="T5" fmla="*/ T4 w 367"/>
                                <a:gd name="T6" fmla="+- 0 3794 3393"/>
                                <a:gd name="T7" fmla="*/ 3794 h 458"/>
                                <a:gd name="T8" fmla="+- 0 2779 2413"/>
                                <a:gd name="T9" fmla="*/ T8 w 367"/>
                                <a:gd name="T10" fmla="+- 0 3850 3393"/>
                                <a:gd name="T11" fmla="*/ 3850 h 458"/>
                                <a:gd name="T12" fmla="+- 0 2765 2413"/>
                                <a:gd name="T13" fmla="*/ T12 w 367"/>
                                <a:gd name="T14" fmla="+- 0 3783 3393"/>
                                <a:gd name="T15" fmla="*/ 3783 h 458"/>
                                <a:gd name="T16" fmla="+- 0 2719 2413"/>
                                <a:gd name="T17" fmla="*/ T16 w 367"/>
                                <a:gd name="T18" fmla="+- 0 3783 3393"/>
                                <a:gd name="T19" fmla="*/ 3783 h 458"/>
                                <a:gd name="T20" fmla="+- 0 2712 2413"/>
                                <a:gd name="T21" fmla="*/ T20 w 367"/>
                                <a:gd name="T22" fmla="+- 0 3783 3393"/>
                                <a:gd name="T23" fmla="*/ 3783 h 458"/>
                                <a:gd name="T24" fmla="+- 0 2709 2413"/>
                                <a:gd name="T25" fmla="*/ T24 w 367"/>
                                <a:gd name="T26" fmla="+- 0 3778 3393"/>
                                <a:gd name="T27" fmla="*/ 3778 h 458"/>
                                <a:gd name="T28" fmla="+- 0 2696 2413"/>
                                <a:gd name="T29" fmla="*/ T28 w 367"/>
                                <a:gd name="T30" fmla="+- 0 3763 3393"/>
                                <a:gd name="T31" fmla="*/ 3763 h 4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367" h="458">
                                  <a:moveTo>
                                    <a:pt x="283" y="370"/>
                                  </a:moveTo>
                                  <a:lnTo>
                                    <a:pt x="244" y="401"/>
                                  </a:lnTo>
                                  <a:lnTo>
                                    <a:pt x="366" y="457"/>
                                  </a:lnTo>
                                  <a:lnTo>
                                    <a:pt x="352" y="390"/>
                                  </a:lnTo>
                                  <a:lnTo>
                                    <a:pt x="306" y="390"/>
                                  </a:lnTo>
                                  <a:lnTo>
                                    <a:pt x="299" y="390"/>
                                  </a:lnTo>
                                  <a:lnTo>
                                    <a:pt x="296" y="385"/>
                                  </a:lnTo>
                                  <a:lnTo>
                                    <a:pt x="283" y="370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9" name="Freeform 58"/>
                          <wps:cNvSpPr>
                            <a:spLocks/>
                          </wps:cNvSpPr>
                          <wps:spPr bwMode="auto">
                            <a:xfrm>
                              <a:off x="1345" y="1767"/>
                              <a:ext cx="367" cy="458"/>
                            </a:xfrm>
                            <a:custGeom>
                              <a:avLst/>
                              <a:gdLst>
                                <a:gd name="T0" fmla="+- 0 2712 2413"/>
                                <a:gd name="T1" fmla="*/ T0 w 367"/>
                                <a:gd name="T2" fmla="+- 0 3750 3393"/>
                                <a:gd name="T3" fmla="*/ 3750 h 458"/>
                                <a:gd name="T4" fmla="+- 0 2696 2413"/>
                                <a:gd name="T5" fmla="*/ T4 w 367"/>
                                <a:gd name="T6" fmla="+- 0 3763 3393"/>
                                <a:gd name="T7" fmla="*/ 3763 h 458"/>
                                <a:gd name="T8" fmla="+- 0 2709 2413"/>
                                <a:gd name="T9" fmla="*/ T8 w 367"/>
                                <a:gd name="T10" fmla="+- 0 3778 3393"/>
                                <a:gd name="T11" fmla="*/ 3778 h 458"/>
                                <a:gd name="T12" fmla="+- 0 2712 2413"/>
                                <a:gd name="T13" fmla="*/ T12 w 367"/>
                                <a:gd name="T14" fmla="+- 0 3783 3393"/>
                                <a:gd name="T15" fmla="*/ 3783 h 458"/>
                                <a:gd name="T16" fmla="+- 0 2719 2413"/>
                                <a:gd name="T17" fmla="*/ T16 w 367"/>
                                <a:gd name="T18" fmla="+- 0 3783 3393"/>
                                <a:gd name="T19" fmla="*/ 3783 h 458"/>
                                <a:gd name="T20" fmla="+- 0 2723 2413"/>
                                <a:gd name="T21" fmla="*/ T20 w 367"/>
                                <a:gd name="T22" fmla="+- 0 3780 3393"/>
                                <a:gd name="T23" fmla="*/ 3780 h 458"/>
                                <a:gd name="T24" fmla="+- 0 2727 2413"/>
                                <a:gd name="T25" fmla="*/ T24 w 367"/>
                                <a:gd name="T26" fmla="+- 0 3776 3393"/>
                                <a:gd name="T27" fmla="*/ 3776 h 458"/>
                                <a:gd name="T28" fmla="+- 0 2728 2413"/>
                                <a:gd name="T29" fmla="*/ T28 w 367"/>
                                <a:gd name="T30" fmla="+- 0 3770 3393"/>
                                <a:gd name="T31" fmla="*/ 3770 h 458"/>
                                <a:gd name="T32" fmla="+- 0 2725 2413"/>
                                <a:gd name="T33" fmla="*/ T32 w 367"/>
                                <a:gd name="T34" fmla="+- 0 3766 3393"/>
                                <a:gd name="T35" fmla="*/ 3766 h 458"/>
                                <a:gd name="T36" fmla="+- 0 2712 2413"/>
                                <a:gd name="T37" fmla="*/ T36 w 367"/>
                                <a:gd name="T38" fmla="+- 0 3750 3393"/>
                                <a:gd name="T39" fmla="*/ 3750 h 4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367" h="458">
                                  <a:moveTo>
                                    <a:pt x="299" y="357"/>
                                  </a:moveTo>
                                  <a:lnTo>
                                    <a:pt x="283" y="370"/>
                                  </a:lnTo>
                                  <a:lnTo>
                                    <a:pt x="296" y="385"/>
                                  </a:lnTo>
                                  <a:lnTo>
                                    <a:pt x="299" y="390"/>
                                  </a:lnTo>
                                  <a:lnTo>
                                    <a:pt x="306" y="390"/>
                                  </a:lnTo>
                                  <a:lnTo>
                                    <a:pt x="310" y="387"/>
                                  </a:lnTo>
                                  <a:lnTo>
                                    <a:pt x="314" y="383"/>
                                  </a:lnTo>
                                  <a:lnTo>
                                    <a:pt x="315" y="377"/>
                                  </a:lnTo>
                                  <a:lnTo>
                                    <a:pt x="312" y="373"/>
                                  </a:lnTo>
                                  <a:lnTo>
                                    <a:pt x="299" y="357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0" name="Freeform 59"/>
                          <wps:cNvSpPr>
                            <a:spLocks/>
                          </wps:cNvSpPr>
                          <wps:spPr bwMode="auto">
                            <a:xfrm>
                              <a:off x="1345" y="1767"/>
                              <a:ext cx="367" cy="458"/>
                            </a:xfrm>
                            <a:custGeom>
                              <a:avLst/>
                              <a:gdLst>
                                <a:gd name="T0" fmla="+- 0 2751 2413"/>
                                <a:gd name="T1" fmla="*/ T0 w 367"/>
                                <a:gd name="T2" fmla="+- 0 3719 3393"/>
                                <a:gd name="T3" fmla="*/ 3719 h 458"/>
                                <a:gd name="T4" fmla="+- 0 2712 2413"/>
                                <a:gd name="T5" fmla="*/ T4 w 367"/>
                                <a:gd name="T6" fmla="+- 0 3750 3393"/>
                                <a:gd name="T7" fmla="*/ 3750 h 458"/>
                                <a:gd name="T8" fmla="+- 0 2725 2413"/>
                                <a:gd name="T9" fmla="*/ T8 w 367"/>
                                <a:gd name="T10" fmla="+- 0 3766 3393"/>
                                <a:gd name="T11" fmla="*/ 3766 h 458"/>
                                <a:gd name="T12" fmla="+- 0 2728 2413"/>
                                <a:gd name="T13" fmla="*/ T12 w 367"/>
                                <a:gd name="T14" fmla="+- 0 3770 3393"/>
                                <a:gd name="T15" fmla="*/ 3770 h 458"/>
                                <a:gd name="T16" fmla="+- 0 2727 2413"/>
                                <a:gd name="T17" fmla="*/ T16 w 367"/>
                                <a:gd name="T18" fmla="+- 0 3776 3393"/>
                                <a:gd name="T19" fmla="*/ 3776 h 458"/>
                                <a:gd name="T20" fmla="+- 0 2723 2413"/>
                                <a:gd name="T21" fmla="*/ T20 w 367"/>
                                <a:gd name="T22" fmla="+- 0 3780 3393"/>
                                <a:gd name="T23" fmla="*/ 3780 h 458"/>
                                <a:gd name="T24" fmla="+- 0 2719 2413"/>
                                <a:gd name="T25" fmla="*/ T24 w 367"/>
                                <a:gd name="T26" fmla="+- 0 3783 3393"/>
                                <a:gd name="T27" fmla="*/ 3783 h 458"/>
                                <a:gd name="T28" fmla="+- 0 2765 2413"/>
                                <a:gd name="T29" fmla="*/ T28 w 367"/>
                                <a:gd name="T30" fmla="+- 0 3783 3393"/>
                                <a:gd name="T31" fmla="*/ 3783 h 458"/>
                                <a:gd name="T32" fmla="+- 0 2751 2413"/>
                                <a:gd name="T33" fmla="*/ T32 w 367"/>
                                <a:gd name="T34" fmla="+- 0 3719 3393"/>
                                <a:gd name="T35" fmla="*/ 3719 h 4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67" h="458">
                                  <a:moveTo>
                                    <a:pt x="338" y="326"/>
                                  </a:moveTo>
                                  <a:lnTo>
                                    <a:pt x="299" y="357"/>
                                  </a:lnTo>
                                  <a:lnTo>
                                    <a:pt x="312" y="373"/>
                                  </a:lnTo>
                                  <a:lnTo>
                                    <a:pt x="315" y="377"/>
                                  </a:lnTo>
                                  <a:lnTo>
                                    <a:pt x="314" y="383"/>
                                  </a:lnTo>
                                  <a:lnTo>
                                    <a:pt x="310" y="387"/>
                                  </a:lnTo>
                                  <a:lnTo>
                                    <a:pt x="306" y="390"/>
                                  </a:lnTo>
                                  <a:lnTo>
                                    <a:pt x="352" y="390"/>
                                  </a:lnTo>
                                  <a:lnTo>
                                    <a:pt x="338" y="326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1" name="Freeform 60"/>
                          <wps:cNvSpPr>
                            <a:spLocks/>
                          </wps:cNvSpPr>
                          <wps:spPr bwMode="auto">
                            <a:xfrm>
                              <a:off x="1345" y="1767"/>
                              <a:ext cx="367" cy="458"/>
                            </a:xfrm>
                            <a:custGeom>
                              <a:avLst/>
                              <a:gdLst>
                                <a:gd name="T0" fmla="+- 0 2422 2413"/>
                                <a:gd name="T1" fmla="*/ T0 w 367"/>
                                <a:gd name="T2" fmla="+- 0 3393 3393"/>
                                <a:gd name="T3" fmla="*/ 3393 h 458"/>
                                <a:gd name="T4" fmla="+- 0 2418 2413"/>
                                <a:gd name="T5" fmla="*/ T4 w 367"/>
                                <a:gd name="T6" fmla="+- 0 3396 3393"/>
                                <a:gd name="T7" fmla="*/ 3396 h 458"/>
                                <a:gd name="T8" fmla="+- 0 2413 2413"/>
                                <a:gd name="T9" fmla="*/ T8 w 367"/>
                                <a:gd name="T10" fmla="+- 0 3400 3393"/>
                                <a:gd name="T11" fmla="*/ 3400 h 458"/>
                                <a:gd name="T12" fmla="+- 0 2413 2413"/>
                                <a:gd name="T13" fmla="*/ T12 w 367"/>
                                <a:gd name="T14" fmla="+- 0 3406 3393"/>
                                <a:gd name="T15" fmla="*/ 3406 h 458"/>
                                <a:gd name="T16" fmla="+- 0 2416 2413"/>
                                <a:gd name="T17" fmla="*/ T16 w 367"/>
                                <a:gd name="T18" fmla="+- 0 3410 3393"/>
                                <a:gd name="T19" fmla="*/ 3410 h 458"/>
                                <a:gd name="T20" fmla="+- 0 2696 2413"/>
                                <a:gd name="T21" fmla="*/ T20 w 367"/>
                                <a:gd name="T22" fmla="+- 0 3763 3393"/>
                                <a:gd name="T23" fmla="*/ 3763 h 458"/>
                                <a:gd name="T24" fmla="+- 0 2712 2413"/>
                                <a:gd name="T25" fmla="*/ T24 w 367"/>
                                <a:gd name="T26" fmla="+- 0 3750 3393"/>
                                <a:gd name="T27" fmla="*/ 3750 h 458"/>
                                <a:gd name="T28" fmla="+- 0 2432 2413"/>
                                <a:gd name="T29" fmla="*/ T28 w 367"/>
                                <a:gd name="T30" fmla="+- 0 3398 3393"/>
                                <a:gd name="T31" fmla="*/ 3398 h 458"/>
                                <a:gd name="T32" fmla="+- 0 2428 2413"/>
                                <a:gd name="T33" fmla="*/ T32 w 367"/>
                                <a:gd name="T34" fmla="+- 0 3394 3393"/>
                                <a:gd name="T35" fmla="*/ 3394 h 458"/>
                                <a:gd name="T36" fmla="+- 0 2422 2413"/>
                                <a:gd name="T37" fmla="*/ T36 w 367"/>
                                <a:gd name="T38" fmla="+- 0 3393 3393"/>
                                <a:gd name="T39" fmla="*/ 3393 h 4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367" h="458">
                                  <a:moveTo>
                                    <a:pt x="9" y="0"/>
                                  </a:moveTo>
                                  <a:lnTo>
                                    <a:pt x="5" y="3"/>
                                  </a:lnTo>
                                  <a:lnTo>
                                    <a:pt x="0" y="7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283" y="370"/>
                                  </a:lnTo>
                                  <a:lnTo>
                                    <a:pt x="299" y="357"/>
                                  </a:lnTo>
                                  <a:lnTo>
                                    <a:pt x="19" y="5"/>
                                  </a:lnTo>
                                  <a:lnTo>
                                    <a:pt x="15" y="1"/>
                                  </a:lnTo>
                                  <a:lnTo>
                                    <a:pt x="9" y="0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g:wgp>
                        <wpg:cNvPr id="305" name="Group 61"/>
                        <wpg:cNvGrpSpPr>
                          <a:grpSpLocks/>
                        </wpg:cNvGrpSpPr>
                        <wpg:grpSpPr bwMode="auto">
                          <a:xfrm>
                            <a:off x="184" y="0"/>
                            <a:ext cx="6493510" cy="2937510"/>
                            <a:chOff x="7" y="7"/>
                            <a:chExt cx="10226" cy="4626"/>
                          </a:xfrm>
                          <a:noFill/>
                        </wpg:grpSpPr>
                        <wps:wsp>
                          <wps:cNvPr id="347" name="Freeform 62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10226" cy="4626"/>
                            </a:xfrm>
                            <a:custGeom>
                              <a:avLst/>
                              <a:gdLst>
                                <a:gd name="T0" fmla="+- 0 1075 1075"/>
                                <a:gd name="T1" fmla="*/ T0 w 10226"/>
                                <a:gd name="T2" fmla="+- 0 6259 1633"/>
                                <a:gd name="T3" fmla="*/ 6259 h 4626"/>
                                <a:gd name="T4" fmla="+- 0 11301 1075"/>
                                <a:gd name="T5" fmla="*/ T4 w 10226"/>
                                <a:gd name="T6" fmla="+- 0 6259 1633"/>
                                <a:gd name="T7" fmla="*/ 6259 h 4626"/>
                                <a:gd name="T8" fmla="+- 0 11301 1075"/>
                                <a:gd name="T9" fmla="*/ T8 w 10226"/>
                                <a:gd name="T10" fmla="+- 0 1633 1633"/>
                                <a:gd name="T11" fmla="*/ 1633 h 4626"/>
                                <a:gd name="T12" fmla="+- 0 1075 1075"/>
                                <a:gd name="T13" fmla="*/ T12 w 10226"/>
                                <a:gd name="T14" fmla="+- 0 1633 1633"/>
                                <a:gd name="T15" fmla="*/ 1633 h 4626"/>
                                <a:gd name="T16" fmla="+- 0 1075 1075"/>
                                <a:gd name="T17" fmla="*/ T16 w 10226"/>
                                <a:gd name="T18" fmla="+- 0 6259 1633"/>
                                <a:gd name="T19" fmla="*/ 6259 h 462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226" h="4626">
                                  <a:moveTo>
                                    <a:pt x="0" y="4626"/>
                                  </a:moveTo>
                                  <a:lnTo>
                                    <a:pt x="10226" y="4626"/>
                                  </a:lnTo>
                                  <a:lnTo>
                                    <a:pt x="1022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626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s:wsp>
                        <wps:cNvPr id="345" name="Freeform 64"/>
                        <wps:cNvSpPr>
                          <a:spLocks/>
                        </wps:cNvSpPr>
                        <wps:spPr bwMode="auto">
                          <a:xfrm>
                            <a:off x="184" y="0"/>
                            <a:ext cx="6493510" cy="2937510"/>
                          </a:xfrm>
                          <a:custGeom>
                            <a:avLst/>
                            <a:gdLst>
                              <a:gd name="T0" fmla="+- 0 1075 1075"/>
                              <a:gd name="T1" fmla="*/ T0 w 10226"/>
                              <a:gd name="T2" fmla="+- 0 6259 1633"/>
                              <a:gd name="T3" fmla="*/ 6259 h 4626"/>
                              <a:gd name="T4" fmla="+- 0 11301 1075"/>
                              <a:gd name="T5" fmla="*/ T4 w 10226"/>
                              <a:gd name="T6" fmla="+- 0 6259 1633"/>
                              <a:gd name="T7" fmla="*/ 6259 h 4626"/>
                              <a:gd name="T8" fmla="+- 0 11301 1075"/>
                              <a:gd name="T9" fmla="*/ T8 w 10226"/>
                              <a:gd name="T10" fmla="+- 0 1633 1633"/>
                              <a:gd name="T11" fmla="*/ 1633 h 4626"/>
                              <a:gd name="T12" fmla="+- 0 1075 1075"/>
                              <a:gd name="T13" fmla="*/ T12 w 10226"/>
                              <a:gd name="T14" fmla="+- 0 1633 1633"/>
                              <a:gd name="T15" fmla="*/ 1633 h 4626"/>
                              <a:gd name="T16" fmla="+- 0 1075 1075"/>
                              <a:gd name="T17" fmla="*/ T16 w 10226"/>
                              <a:gd name="T18" fmla="+- 0 6259 1633"/>
                              <a:gd name="T19" fmla="*/ 6259 h 46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0226" h="4626">
                                <a:moveTo>
                                  <a:pt x="0" y="4626"/>
                                </a:moveTo>
                                <a:lnTo>
                                  <a:pt x="10226" y="4626"/>
                                </a:lnTo>
                                <a:lnTo>
                                  <a:pt x="1022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462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wgp>
                        <wpg:cNvPr id="307" name="Group 66"/>
                        <wpg:cNvGrpSpPr>
                          <a:grpSpLocks/>
                        </wpg:cNvGrpSpPr>
                        <wpg:grpSpPr bwMode="auto">
                          <a:xfrm>
                            <a:off x="1984845" y="619044"/>
                            <a:ext cx="1152000" cy="1270"/>
                            <a:chOff x="3149" y="1053"/>
                            <a:chExt cx="1771" cy="2"/>
                          </a:xfrm>
                          <a:noFill/>
                        </wpg:grpSpPr>
                        <wps:wsp>
                          <wps:cNvPr id="344" name="Freeform 67"/>
                          <wps:cNvSpPr>
                            <a:spLocks/>
                          </wps:cNvSpPr>
                          <wps:spPr bwMode="auto">
                            <a:xfrm>
                              <a:off x="3149" y="1053"/>
                              <a:ext cx="1771" cy="2"/>
                            </a:xfrm>
                            <a:custGeom>
                              <a:avLst/>
                              <a:gdLst>
                                <a:gd name="T0" fmla="+- 0 4217 4217"/>
                                <a:gd name="T1" fmla="*/ T0 w 1771"/>
                                <a:gd name="T2" fmla="+- 0 2679 2679"/>
                                <a:gd name="T3" fmla="*/ 2679 h 1"/>
                                <a:gd name="T4" fmla="+- 0 5988 4217"/>
                                <a:gd name="T5" fmla="*/ T4 w 1771"/>
                                <a:gd name="T6" fmla="+- 0 2680 2679"/>
                                <a:gd name="T7" fmla="*/ 2680 h 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771" h="1">
                                  <a:moveTo>
                                    <a:pt x="0" y="0"/>
                                  </a:moveTo>
                                  <a:lnTo>
                                    <a:pt x="1771" y="1"/>
                                  </a:lnTo>
                                </a:path>
                              </a:pathLst>
                            </a:custGeom>
                            <a:grpFill/>
                            <a:ln w="38100">
                              <a:solidFill>
                                <a:srgbClr val="00AF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g:wgp>
                        <wpg:cNvPr id="308" name="Group 68"/>
                        <wpg:cNvGrpSpPr>
                          <a:grpSpLocks/>
                        </wpg:cNvGrpSpPr>
                        <wpg:grpSpPr bwMode="auto">
                          <a:xfrm>
                            <a:off x="3132639" y="623489"/>
                            <a:ext cx="0" cy="1044000"/>
                            <a:chOff x="4937" y="1048"/>
                            <a:chExt cx="8" cy="1553"/>
                          </a:xfrm>
                          <a:noFill/>
                        </wpg:grpSpPr>
                        <wps:wsp>
                          <wps:cNvPr id="343" name="Freeform 69"/>
                          <wps:cNvSpPr>
                            <a:spLocks/>
                          </wps:cNvSpPr>
                          <wps:spPr bwMode="auto">
                            <a:xfrm>
                              <a:off x="4937" y="1048"/>
                              <a:ext cx="8" cy="1553"/>
                            </a:xfrm>
                            <a:custGeom>
                              <a:avLst/>
                              <a:gdLst>
                                <a:gd name="T0" fmla="+- 0 6013 6005"/>
                                <a:gd name="T1" fmla="*/ T0 w 8"/>
                                <a:gd name="T2" fmla="+- 0 2674 2674"/>
                                <a:gd name="T3" fmla="*/ 2674 h 1553"/>
                                <a:gd name="T4" fmla="+- 0 6005 6005"/>
                                <a:gd name="T5" fmla="*/ T4 w 8"/>
                                <a:gd name="T6" fmla="+- 0 4227 2674"/>
                                <a:gd name="T7" fmla="*/ 4227 h 155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8" h="1553">
                                  <a:moveTo>
                                    <a:pt x="8" y="0"/>
                                  </a:moveTo>
                                  <a:lnTo>
                                    <a:pt x="0" y="1553"/>
                                  </a:lnTo>
                                </a:path>
                              </a:pathLst>
                            </a:custGeom>
                            <a:grpFill/>
                            <a:ln w="38100">
                              <a:solidFill>
                                <a:srgbClr val="00AF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g:wgp>
                        <wpg:cNvPr id="309" name="Group 70"/>
                        <wpg:cNvGrpSpPr>
                          <a:grpSpLocks/>
                        </wpg:cNvGrpSpPr>
                        <wpg:grpSpPr bwMode="auto">
                          <a:xfrm>
                            <a:off x="458019" y="2188845"/>
                            <a:ext cx="2661920" cy="5080"/>
                            <a:chOff x="728" y="3454"/>
                            <a:chExt cx="4192" cy="8"/>
                          </a:xfrm>
                          <a:noFill/>
                        </wpg:grpSpPr>
                        <wps:wsp>
                          <wps:cNvPr id="342" name="Freeform 71"/>
                          <wps:cNvSpPr>
                            <a:spLocks/>
                          </wps:cNvSpPr>
                          <wps:spPr bwMode="auto">
                            <a:xfrm>
                              <a:off x="728" y="3454"/>
                              <a:ext cx="4192" cy="8"/>
                            </a:xfrm>
                            <a:custGeom>
                              <a:avLst/>
                              <a:gdLst>
                                <a:gd name="T0" fmla="+- 0 1796 1796"/>
                                <a:gd name="T1" fmla="*/ T0 w 4192"/>
                                <a:gd name="T2" fmla="+- 0 5088 5080"/>
                                <a:gd name="T3" fmla="*/ 5088 h 8"/>
                                <a:gd name="T4" fmla="+- 0 5988 1796"/>
                                <a:gd name="T5" fmla="*/ T4 w 4192"/>
                                <a:gd name="T6" fmla="+- 0 5080 5080"/>
                                <a:gd name="T7" fmla="*/ 5080 h 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4192" h="8">
                                  <a:moveTo>
                                    <a:pt x="0" y="8"/>
                                  </a:moveTo>
                                  <a:lnTo>
                                    <a:pt x="4192" y="0"/>
                                  </a:lnTo>
                                </a:path>
                              </a:pathLst>
                            </a:custGeom>
                            <a:grpFill/>
                            <a:ln w="38100">
                              <a:solidFill>
                                <a:srgbClr val="00AF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g:wgp>
                        <wpg:cNvPr id="310" name="Group 72"/>
                        <wpg:cNvGrpSpPr>
                          <a:grpSpLocks/>
                        </wpg:cNvGrpSpPr>
                        <wpg:grpSpPr bwMode="auto">
                          <a:xfrm>
                            <a:off x="3138989" y="1659636"/>
                            <a:ext cx="977265" cy="13335"/>
                            <a:chOff x="4940" y="2596"/>
                            <a:chExt cx="1539" cy="21"/>
                          </a:xfrm>
                          <a:noFill/>
                        </wpg:grpSpPr>
                        <wps:wsp>
                          <wps:cNvPr id="341" name="Freeform 73"/>
                          <wps:cNvSpPr>
                            <a:spLocks/>
                          </wps:cNvSpPr>
                          <wps:spPr bwMode="auto">
                            <a:xfrm>
                              <a:off x="4940" y="2596"/>
                              <a:ext cx="1539" cy="21"/>
                            </a:xfrm>
                            <a:custGeom>
                              <a:avLst/>
                              <a:gdLst>
                                <a:gd name="T0" fmla="+- 0 6008 6008"/>
                                <a:gd name="T1" fmla="*/ T0 w 1539"/>
                                <a:gd name="T2" fmla="+- 0 4222 4222"/>
                                <a:gd name="T3" fmla="*/ 4222 h 21"/>
                                <a:gd name="T4" fmla="+- 0 7547 6008"/>
                                <a:gd name="T5" fmla="*/ T4 w 1539"/>
                                <a:gd name="T6" fmla="+- 0 4243 4222"/>
                                <a:gd name="T7" fmla="*/ 4243 h 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539" h="21">
                                  <a:moveTo>
                                    <a:pt x="0" y="0"/>
                                  </a:moveTo>
                                  <a:lnTo>
                                    <a:pt x="1539" y="21"/>
                                  </a:lnTo>
                                </a:path>
                              </a:pathLst>
                            </a:custGeom>
                            <a:grpFill/>
                            <a:ln w="38100">
                              <a:solidFill>
                                <a:srgbClr val="00AF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g:wgp>
                        <wpg:cNvPr id="311" name="Group 74"/>
                        <wpg:cNvGrpSpPr>
                          <a:grpSpLocks/>
                        </wpg:cNvGrpSpPr>
                        <wpg:grpSpPr bwMode="auto">
                          <a:xfrm>
                            <a:off x="3624129" y="1703705"/>
                            <a:ext cx="497840" cy="6985"/>
                            <a:chOff x="5714" y="2690"/>
                            <a:chExt cx="784" cy="11"/>
                          </a:xfrm>
                          <a:noFill/>
                        </wpg:grpSpPr>
                        <wps:wsp>
                          <wps:cNvPr id="340" name="Freeform 75"/>
                          <wps:cNvSpPr>
                            <a:spLocks/>
                          </wps:cNvSpPr>
                          <wps:spPr bwMode="auto">
                            <a:xfrm>
                              <a:off x="5714" y="2690"/>
                              <a:ext cx="784" cy="11"/>
                            </a:xfrm>
                            <a:custGeom>
                              <a:avLst/>
                              <a:gdLst>
                                <a:gd name="T0" fmla="+- 0 6782 6782"/>
                                <a:gd name="T1" fmla="*/ T0 w 784"/>
                                <a:gd name="T2" fmla="+- 0 4316 4316"/>
                                <a:gd name="T3" fmla="*/ 4316 h 11"/>
                                <a:gd name="T4" fmla="+- 0 7566 6782"/>
                                <a:gd name="T5" fmla="*/ T4 w 784"/>
                                <a:gd name="T6" fmla="+- 0 4327 4316"/>
                                <a:gd name="T7" fmla="*/ 4327 h 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784" h="11">
                                  <a:moveTo>
                                    <a:pt x="0" y="0"/>
                                  </a:moveTo>
                                  <a:lnTo>
                                    <a:pt x="784" y="11"/>
                                  </a:lnTo>
                                </a:path>
                              </a:pathLst>
                            </a:custGeom>
                            <a:grpFill/>
                            <a:ln w="38100">
                              <a:solidFill>
                                <a:srgbClr val="00AF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g:wgp>
                        <wpg:cNvPr id="312" name="Group 76"/>
                        <wpg:cNvGrpSpPr>
                          <a:grpSpLocks/>
                        </wpg:cNvGrpSpPr>
                        <wpg:grpSpPr bwMode="auto">
                          <a:xfrm>
                            <a:off x="3657784" y="1760855"/>
                            <a:ext cx="473710" cy="1270"/>
                            <a:chOff x="5767" y="2780"/>
                            <a:chExt cx="746" cy="2"/>
                          </a:xfrm>
                          <a:noFill/>
                        </wpg:grpSpPr>
                        <wps:wsp>
                          <wps:cNvPr id="339" name="Freeform 77"/>
                          <wps:cNvSpPr>
                            <a:spLocks/>
                          </wps:cNvSpPr>
                          <wps:spPr bwMode="auto">
                            <a:xfrm>
                              <a:off x="5767" y="2780"/>
                              <a:ext cx="746" cy="2"/>
                            </a:xfrm>
                            <a:custGeom>
                              <a:avLst/>
                              <a:gdLst>
                                <a:gd name="T0" fmla="+- 0 6835 6835"/>
                                <a:gd name="T1" fmla="*/ T0 w 746"/>
                                <a:gd name="T2" fmla="+- 0 4406 4406"/>
                                <a:gd name="T3" fmla="*/ 4406 h 1"/>
                                <a:gd name="T4" fmla="+- 0 7581 6835"/>
                                <a:gd name="T5" fmla="*/ T4 w 746"/>
                                <a:gd name="T6" fmla="+- 0 4407 4406"/>
                                <a:gd name="T7" fmla="*/ 4407 h 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746" h="1">
                                  <a:moveTo>
                                    <a:pt x="0" y="0"/>
                                  </a:moveTo>
                                  <a:lnTo>
                                    <a:pt x="746" y="1"/>
                                  </a:lnTo>
                                </a:path>
                              </a:pathLst>
                            </a:custGeom>
                            <a:grpFill/>
                            <a:ln w="38100">
                              <a:solidFill>
                                <a:srgbClr val="00AF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g:wgp>
                        <wpg:cNvPr id="313" name="Group 78"/>
                        <wpg:cNvGrpSpPr>
                          <a:grpSpLocks/>
                        </wpg:cNvGrpSpPr>
                        <wpg:grpSpPr bwMode="auto">
                          <a:xfrm>
                            <a:off x="3643179" y="1811020"/>
                            <a:ext cx="461010" cy="6985"/>
                            <a:chOff x="5744" y="2859"/>
                            <a:chExt cx="726" cy="11"/>
                          </a:xfrm>
                          <a:noFill/>
                        </wpg:grpSpPr>
                        <wps:wsp>
                          <wps:cNvPr id="338" name="Freeform 79"/>
                          <wps:cNvSpPr>
                            <a:spLocks/>
                          </wps:cNvSpPr>
                          <wps:spPr bwMode="auto">
                            <a:xfrm>
                              <a:off x="5744" y="2859"/>
                              <a:ext cx="726" cy="11"/>
                            </a:xfrm>
                            <a:custGeom>
                              <a:avLst/>
                              <a:gdLst>
                                <a:gd name="T0" fmla="+- 0 6812 6812"/>
                                <a:gd name="T1" fmla="*/ T0 w 726"/>
                                <a:gd name="T2" fmla="+- 0 4485 4485"/>
                                <a:gd name="T3" fmla="*/ 4485 h 11"/>
                                <a:gd name="T4" fmla="+- 0 7538 6812"/>
                                <a:gd name="T5" fmla="*/ T4 w 726"/>
                                <a:gd name="T6" fmla="+- 0 4496 4485"/>
                                <a:gd name="T7" fmla="*/ 4496 h 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726" h="11">
                                  <a:moveTo>
                                    <a:pt x="0" y="0"/>
                                  </a:moveTo>
                                  <a:lnTo>
                                    <a:pt x="726" y="11"/>
                                  </a:lnTo>
                                </a:path>
                              </a:pathLst>
                            </a:custGeom>
                            <a:grpFill/>
                            <a:ln w="38100">
                              <a:solidFill>
                                <a:srgbClr val="00AF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g:wgp>
                        <wpg:cNvPr id="314" name="Group 80"/>
                        <wpg:cNvGrpSpPr>
                          <a:grpSpLocks/>
                        </wpg:cNvGrpSpPr>
                        <wpg:grpSpPr bwMode="auto">
                          <a:xfrm>
                            <a:off x="3154229" y="1910715"/>
                            <a:ext cx="983615" cy="11430"/>
                            <a:chOff x="4974" y="3016"/>
                            <a:chExt cx="1549" cy="18"/>
                          </a:xfrm>
                          <a:noFill/>
                        </wpg:grpSpPr>
                        <wps:wsp>
                          <wps:cNvPr id="337" name="Freeform 81"/>
                          <wps:cNvSpPr>
                            <a:spLocks/>
                          </wps:cNvSpPr>
                          <wps:spPr bwMode="auto">
                            <a:xfrm>
                              <a:off x="4974" y="3016"/>
                              <a:ext cx="1549" cy="18"/>
                            </a:xfrm>
                            <a:custGeom>
                              <a:avLst/>
                              <a:gdLst>
                                <a:gd name="T0" fmla="+- 0 6042 6042"/>
                                <a:gd name="T1" fmla="*/ T0 w 1549"/>
                                <a:gd name="T2" fmla="+- 0 4660 4642"/>
                                <a:gd name="T3" fmla="*/ 4660 h 18"/>
                                <a:gd name="T4" fmla="+- 0 7591 6042"/>
                                <a:gd name="T5" fmla="*/ T4 w 1549"/>
                                <a:gd name="T6" fmla="+- 0 4642 4642"/>
                                <a:gd name="T7" fmla="*/ 4642 h 1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549" h="18">
                                  <a:moveTo>
                                    <a:pt x="0" y="18"/>
                                  </a:moveTo>
                                  <a:lnTo>
                                    <a:pt x="1549" y="0"/>
                                  </a:lnTo>
                                </a:path>
                              </a:pathLst>
                            </a:custGeom>
                            <a:grpFill/>
                            <a:ln w="38100">
                              <a:solidFill>
                                <a:srgbClr val="00AF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g:wgp>
                        <wpg:cNvPr id="315" name="Group 82"/>
                        <wpg:cNvGrpSpPr>
                          <a:grpSpLocks/>
                        </wpg:cNvGrpSpPr>
                        <wpg:grpSpPr bwMode="auto">
                          <a:xfrm>
                            <a:off x="3648894" y="1859280"/>
                            <a:ext cx="467360" cy="6350"/>
                            <a:chOff x="5753" y="2935"/>
                            <a:chExt cx="736" cy="10"/>
                          </a:xfrm>
                          <a:noFill/>
                        </wpg:grpSpPr>
                        <wps:wsp>
                          <wps:cNvPr id="336" name="Freeform 83"/>
                          <wps:cNvSpPr>
                            <a:spLocks/>
                          </wps:cNvSpPr>
                          <wps:spPr bwMode="auto">
                            <a:xfrm>
                              <a:off x="5753" y="2935"/>
                              <a:ext cx="736" cy="10"/>
                            </a:xfrm>
                            <a:custGeom>
                              <a:avLst/>
                              <a:gdLst>
                                <a:gd name="T0" fmla="+- 0 6821 6821"/>
                                <a:gd name="T1" fmla="*/ T0 w 736"/>
                                <a:gd name="T2" fmla="+- 0 4561 4561"/>
                                <a:gd name="T3" fmla="*/ 4561 h 10"/>
                                <a:gd name="T4" fmla="+- 0 7557 6821"/>
                                <a:gd name="T5" fmla="*/ T4 w 736"/>
                                <a:gd name="T6" fmla="+- 0 4571 4561"/>
                                <a:gd name="T7" fmla="*/ 4571 h 1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736" h="10">
                                  <a:moveTo>
                                    <a:pt x="0" y="0"/>
                                  </a:moveTo>
                                  <a:lnTo>
                                    <a:pt x="736" y="10"/>
                                  </a:lnTo>
                                </a:path>
                              </a:pathLst>
                            </a:custGeom>
                            <a:grpFill/>
                            <a:ln w="38100">
                              <a:solidFill>
                                <a:srgbClr val="00AF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g:wgp>
                        <wpg:cNvPr id="316" name="Group 84"/>
                        <wpg:cNvGrpSpPr>
                          <a:grpSpLocks/>
                        </wpg:cNvGrpSpPr>
                        <wpg:grpSpPr bwMode="auto">
                          <a:xfrm>
                            <a:off x="4109904" y="1638300"/>
                            <a:ext cx="1270" cy="191770"/>
                            <a:chOff x="6479" y="2587"/>
                            <a:chExt cx="2" cy="302"/>
                          </a:xfrm>
                          <a:noFill/>
                        </wpg:grpSpPr>
                        <wps:wsp>
                          <wps:cNvPr id="335" name="Freeform 85"/>
                          <wps:cNvSpPr>
                            <a:spLocks/>
                          </wps:cNvSpPr>
                          <wps:spPr bwMode="auto">
                            <a:xfrm>
                              <a:off x="6479" y="2587"/>
                              <a:ext cx="2" cy="302"/>
                            </a:xfrm>
                            <a:custGeom>
                              <a:avLst/>
                              <a:gdLst>
                                <a:gd name="T0" fmla="+- 0 4213 4213"/>
                                <a:gd name="T1" fmla="*/ 4213 h 302"/>
                                <a:gd name="T2" fmla="+- 0 4515 4213"/>
                                <a:gd name="T3" fmla="*/ 4515 h 30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02">
                                  <a:moveTo>
                                    <a:pt x="0" y="0"/>
                                  </a:moveTo>
                                  <a:lnTo>
                                    <a:pt x="0" y="302"/>
                                  </a:lnTo>
                                </a:path>
                              </a:pathLst>
                            </a:custGeom>
                            <a:grpFill/>
                            <a:ln w="63500">
                              <a:solidFill>
                                <a:srgbClr val="00AF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g:wgp>
                        <wpg:cNvPr id="317" name="Group 86"/>
                        <wpg:cNvGrpSpPr>
                          <a:grpSpLocks/>
                        </wpg:cNvGrpSpPr>
                        <wpg:grpSpPr bwMode="auto">
                          <a:xfrm>
                            <a:off x="3652069" y="1778635"/>
                            <a:ext cx="1270" cy="78105"/>
                            <a:chOff x="5758" y="2808"/>
                            <a:chExt cx="2" cy="123"/>
                          </a:xfrm>
                          <a:noFill/>
                        </wpg:grpSpPr>
                        <wps:wsp>
                          <wps:cNvPr id="334" name="Freeform 87"/>
                          <wps:cNvSpPr>
                            <a:spLocks/>
                          </wps:cNvSpPr>
                          <wps:spPr bwMode="auto">
                            <a:xfrm>
                              <a:off x="5758" y="2808"/>
                              <a:ext cx="2" cy="123"/>
                            </a:xfrm>
                            <a:custGeom>
                              <a:avLst/>
                              <a:gdLst>
                                <a:gd name="T0" fmla="+- 0 4434 4434"/>
                                <a:gd name="T1" fmla="*/ 4434 h 123"/>
                                <a:gd name="T2" fmla="+- 0 4557 4434"/>
                                <a:gd name="T3" fmla="*/ 4557 h 12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3">
                                  <a:moveTo>
                                    <a:pt x="0" y="0"/>
                                  </a:moveTo>
                                  <a:lnTo>
                                    <a:pt x="0" y="123"/>
                                  </a:lnTo>
                                </a:path>
                              </a:pathLst>
                            </a:custGeom>
                            <a:grpFill/>
                            <a:ln w="38100">
                              <a:solidFill>
                                <a:srgbClr val="00AF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g:wgp>
                        <wpg:cNvPr id="318" name="Group 88"/>
                        <wpg:cNvGrpSpPr>
                          <a:grpSpLocks/>
                        </wpg:cNvGrpSpPr>
                        <wpg:grpSpPr bwMode="auto">
                          <a:xfrm>
                            <a:off x="4092759" y="1853565"/>
                            <a:ext cx="17780" cy="54610"/>
                            <a:chOff x="6452" y="2926"/>
                            <a:chExt cx="28" cy="86"/>
                          </a:xfrm>
                          <a:noFill/>
                        </wpg:grpSpPr>
                        <wps:wsp>
                          <wps:cNvPr id="333" name="Freeform 89"/>
                          <wps:cNvSpPr>
                            <a:spLocks/>
                          </wps:cNvSpPr>
                          <wps:spPr bwMode="auto">
                            <a:xfrm>
                              <a:off x="6452" y="2926"/>
                              <a:ext cx="28" cy="86"/>
                            </a:xfrm>
                            <a:custGeom>
                              <a:avLst/>
                              <a:gdLst>
                                <a:gd name="T0" fmla="+- 0 7548 7520"/>
                                <a:gd name="T1" fmla="*/ T0 w 28"/>
                                <a:gd name="T2" fmla="+- 0 4552 4552"/>
                                <a:gd name="T3" fmla="*/ 4552 h 86"/>
                                <a:gd name="T4" fmla="+- 0 7520 7520"/>
                                <a:gd name="T5" fmla="*/ T4 w 28"/>
                                <a:gd name="T6" fmla="+- 0 4638 4552"/>
                                <a:gd name="T7" fmla="*/ 4638 h 8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28" h="86">
                                  <a:moveTo>
                                    <a:pt x="28" y="0"/>
                                  </a:moveTo>
                                  <a:lnTo>
                                    <a:pt x="0" y="86"/>
                                  </a:lnTo>
                                </a:path>
                              </a:pathLst>
                            </a:custGeom>
                            <a:grpFill/>
                            <a:ln w="38100">
                              <a:solidFill>
                                <a:srgbClr val="00AF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g:wgp>
                        <wpg:cNvPr id="319" name="Group 90"/>
                        <wpg:cNvGrpSpPr>
                          <a:grpSpLocks/>
                        </wpg:cNvGrpSpPr>
                        <wpg:grpSpPr bwMode="auto">
                          <a:xfrm>
                            <a:off x="3652069" y="1706880"/>
                            <a:ext cx="1270" cy="60325"/>
                            <a:chOff x="5758" y="2695"/>
                            <a:chExt cx="2" cy="95"/>
                          </a:xfrm>
                          <a:noFill/>
                        </wpg:grpSpPr>
                        <wps:wsp>
                          <wps:cNvPr id="332" name="Freeform 91"/>
                          <wps:cNvSpPr>
                            <a:spLocks/>
                          </wps:cNvSpPr>
                          <wps:spPr bwMode="auto">
                            <a:xfrm>
                              <a:off x="5758" y="2695"/>
                              <a:ext cx="2" cy="95"/>
                            </a:xfrm>
                            <a:custGeom>
                              <a:avLst/>
                              <a:gdLst>
                                <a:gd name="T0" fmla="+- 0 6826 6826"/>
                                <a:gd name="T1" fmla="*/ T0 w 1"/>
                                <a:gd name="T2" fmla="+- 0 4321 4321"/>
                                <a:gd name="T3" fmla="*/ 4321 h 95"/>
                                <a:gd name="T4" fmla="+- 0 6827 6826"/>
                                <a:gd name="T5" fmla="*/ T4 w 1"/>
                                <a:gd name="T6" fmla="+- 0 4416 4321"/>
                                <a:gd name="T7" fmla="*/ 4416 h 9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" h="95">
                                  <a:moveTo>
                                    <a:pt x="0" y="0"/>
                                  </a:moveTo>
                                  <a:lnTo>
                                    <a:pt x="1" y="95"/>
                                  </a:lnTo>
                                </a:path>
                              </a:pathLst>
                            </a:custGeom>
                            <a:grpFill/>
                            <a:ln w="38100">
                              <a:solidFill>
                                <a:srgbClr val="00AF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g:wgp>
                        <wpg:cNvPr id="320" name="Group 92"/>
                        <wpg:cNvGrpSpPr>
                          <a:grpSpLocks/>
                        </wpg:cNvGrpSpPr>
                        <wpg:grpSpPr bwMode="auto">
                          <a:xfrm>
                            <a:off x="3132639" y="1918970"/>
                            <a:ext cx="1270" cy="257175"/>
                            <a:chOff x="4940" y="3029"/>
                            <a:chExt cx="2" cy="405"/>
                          </a:xfrm>
                          <a:noFill/>
                        </wpg:grpSpPr>
                        <wps:wsp>
                          <wps:cNvPr id="331" name="Freeform 93"/>
                          <wps:cNvSpPr>
                            <a:spLocks/>
                          </wps:cNvSpPr>
                          <wps:spPr bwMode="auto">
                            <a:xfrm>
                              <a:off x="4940" y="3029"/>
                              <a:ext cx="2" cy="405"/>
                            </a:xfrm>
                            <a:custGeom>
                              <a:avLst/>
                              <a:gdLst>
                                <a:gd name="T0" fmla="+- 0 6008 6008"/>
                                <a:gd name="T1" fmla="*/ T0 w 1"/>
                                <a:gd name="T2" fmla="+- 0 4655 4655"/>
                                <a:gd name="T3" fmla="*/ 4655 h 405"/>
                                <a:gd name="T4" fmla="+- 0 6009 6008"/>
                                <a:gd name="T5" fmla="*/ T4 w 1"/>
                                <a:gd name="T6" fmla="+- 0 5060 4655"/>
                                <a:gd name="T7" fmla="*/ 5060 h 40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" h="405">
                                  <a:moveTo>
                                    <a:pt x="0" y="0"/>
                                  </a:moveTo>
                                  <a:lnTo>
                                    <a:pt x="1" y="405"/>
                                  </a:lnTo>
                                </a:path>
                              </a:pathLst>
                            </a:custGeom>
                            <a:grpFill/>
                            <a:ln w="38100">
                              <a:solidFill>
                                <a:srgbClr val="00AF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g:wgp>
                        <wpg:cNvPr id="321" name="Group 94"/>
                        <wpg:cNvGrpSpPr>
                          <a:grpSpLocks/>
                        </wpg:cNvGrpSpPr>
                        <wpg:grpSpPr bwMode="auto">
                          <a:xfrm>
                            <a:off x="3878129" y="485140"/>
                            <a:ext cx="1586865" cy="6350"/>
                            <a:chOff x="6140" y="827"/>
                            <a:chExt cx="2499" cy="10"/>
                          </a:xfrm>
                          <a:noFill/>
                        </wpg:grpSpPr>
                        <wps:wsp>
                          <wps:cNvPr id="330" name="Freeform 95"/>
                          <wps:cNvSpPr>
                            <a:spLocks/>
                          </wps:cNvSpPr>
                          <wps:spPr bwMode="auto">
                            <a:xfrm>
                              <a:off x="6140" y="827"/>
                              <a:ext cx="2499" cy="10"/>
                            </a:xfrm>
                            <a:custGeom>
                              <a:avLst/>
                              <a:gdLst>
                                <a:gd name="T0" fmla="+- 0 7208 7208"/>
                                <a:gd name="T1" fmla="*/ T0 w 2499"/>
                                <a:gd name="T2" fmla="+- 0 2453 2453"/>
                                <a:gd name="T3" fmla="*/ 2453 h 10"/>
                                <a:gd name="T4" fmla="+- 0 9707 7208"/>
                                <a:gd name="T5" fmla="*/ T4 w 2499"/>
                                <a:gd name="T6" fmla="+- 0 2463 2453"/>
                                <a:gd name="T7" fmla="*/ 2463 h 1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2499" h="10">
                                  <a:moveTo>
                                    <a:pt x="0" y="0"/>
                                  </a:moveTo>
                                  <a:lnTo>
                                    <a:pt x="2499" y="10"/>
                                  </a:lnTo>
                                </a:path>
                              </a:pathLst>
                            </a:custGeom>
                            <a:grpFill/>
                            <a:ln w="381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g:wgp>
                        <wpg:cNvPr id="322" name="Group 96"/>
                        <wpg:cNvGrpSpPr>
                          <a:grpSpLocks/>
                        </wpg:cNvGrpSpPr>
                        <wpg:grpSpPr bwMode="auto">
                          <a:xfrm>
                            <a:off x="3883209" y="462834"/>
                            <a:ext cx="1270" cy="156210"/>
                            <a:chOff x="6120" y="818"/>
                            <a:chExt cx="2" cy="246"/>
                          </a:xfrm>
                          <a:noFill/>
                        </wpg:grpSpPr>
                        <wps:wsp>
                          <wps:cNvPr id="329" name="Freeform 97"/>
                          <wps:cNvSpPr>
                            <a:spLocks/>
                          </wps:cNvSpPr>
                          <wps:spPr bwMode="auto">
                            <a:xfrm>
                              <a:off x="6120" y="818"/>
                              <a:ext cx="2" cy="246"/>
                            </a:xfrm>
                            <a:custGeom>
                              <a:avLst/>
                              <a:gdLst>
                                <a:gd name="T0" fmla="+- 0 7188 7188"/>
                                <a:gd name="T1" fmla="*/ T0 w 1"/>
                                <a:gd name="T2" fmla="+- 0 2444 2444"/>
                                <a:gd name="T3" fmla="*/ 2444 h 246"/>
                                <a:gd name="T4" fmla="+- 0 7189 7188"/>
                                <a:gd name="T5" fmla="*/ T4 w 1"/>
                                <a:gd name="T6" fmla="+- 0 2690 2444"/>
                                <a:gd name="T7" fmla="*/ 2690 h 24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" h="246">
                                  <a:moveTo>
                                    <a:pt x="0" y="0"/>
                                  </a:moveTo>
                                  <a:lnTo>
                                    <a:pt x="1" y="246"/>
                                  </a:lnTo>
                                </a:path>
                              </a:pathLst>
                            </a:custGeom>
                            <a:grpFill/>
                            <a:ln w="381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g:wgp>
                        <wpg:cNvPr id="323" name="Group 98"/>
                        <wpg:cNvGrpSpPr>
                          <a:grpSpLocks/>
                        </wpg:cNvGrpSpPr>
                        <wpg:grpSpPr bwMode="auto">
                          <a:xfrm>
                            <a:off x="3876859" y="2200275"/>
                            <a:ext cx="1270" cy="125730"/>
                            <a:chOff x="6112" y="3472"/>
                            <a:chExt cx="2" cy="198"/>
                          </a:xfrm>
                          <a:noFill/>
                        </wpg:grpSpPr>
                        <wps:wsp>
                          <wps:cNvPr id="328" name="Freeform 99"/>
                          <wps:cNvSpPr>
                            <a:spLocks/>
                          </wps:cNvSpPr>
                          <wps:spPr bwMode="auto">
                            <a:xfrm>
                              <a:off x="6112" y="3472"/>
                              <a:ext cx="2" cy="198"/>
                            </a:xfrm>
                            <a:custGeom>
                              <a:avLst/>
                              <a:gdLst>
                                <a:gd name="T0" fmla="+- 0 7180 7180"/>
                                <a:gd name="T1" fmla="*/ T0 w 1"/>
                                <a:gd name="T2" fmla="+- 0 5098 5098"/>
                                <a:gd name="T3" fmla="*/ 5098 h 198"/>
                                <a:gd name="T4" fmla="+- 0 7181 7180"/>
                                <a:gd name="T5" fmla="*/ T4 w 1"/>
                                <a:gd name="T6" fmla="+- 0 5296 5098"/>
                                <a:gd name="T7" fmla="*/ 5296 h 19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" h="198">
                                  <a:moveTo>
                                    <a:pt x="0" y="0"/>
                                  </a:moveTo>
                                  <a:lnTo>
                                    <a:pt x="1" y="198"/>
                                  </a:lnTo>
                                </a:path>
                              </a:pathLst>
                            </a:custGeom>
                            <a:grpFill/>
                            <a:ln w="38100">
                              <a:solidFill>
                                <a:srgbClr val="006FC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g:wgp>
                        <wpg:cNvPr id="324" name="Group 100"/>
                        <wpg:cNvGrpSpPr>
                          <a:grpSpLocks/>
                        </wpg:cNvGrpSpPr>
                        <wpg:grpSpPr bwMode="auto">
                          <a:xfrm>
                            <a:off x="3884479" y="2329180"/>
                            <a:ext cx="2415540" cy="6350"/>
                            <a:chOff x="6074" y="3681"/>
                            <a:chExt cx="3804" cy="10"/>
                          </a:xfrm>
                          <a:noFill/>
                        </wpg:grpSpPr>
                        <wps:wsp>
                          <wps:cNvPr id="327" name="Freeform 101"/>
                          <wps:cNvSpPr>
                            <a:spLocks/>
                          </wps:cNvSpPr>
                          <wps:spPr bwMode="auto">
                            <a:xfrm>
                              <a:off x="6074" y="3681"/>
                              <a:ext cx="3804" cy="10"/>
                            </a:xfrm>
                            <a:custGeom>
                              <a:avLst/>
                              <a:gdLst>
                                <a:gd name="T0" fmla="+- 0 10946 7142"/>
                                <a:gd name="T1" fmla="*/ T0 w 3804"/>
                                <a:gd name="T2" fmla="+- 0 5307 5307"/>
                                <a:gd name="T3" fmla="*/ 5307 h 10"/>
                                <a:gd name="T4" fmla="+- 0 7142 7142"/>
                                <a:gd name="T5" fmla="*/ T4 w 3804"/>
                                <a:gd name="T6" fmla="+- 0 5317 5307"/>
                                <a:gd name="T7" fmla="*/ 5317 h 1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3804" h="10">
                                  <a:moveTo>
                                    <a:pt x="3804" y="0"/>
                                  </a:moveTo>
                                  <a:lnTo>
                                    <a:pt x="0" y="10"/>
                                  </a:lnTo>
                                </a:path>
                              </a:pathLst>
                            </a:custGeom>
                            <a:grpFill/>
                            <a:ln w="38100">
                              <a:solidFill>
                                <a:srgbClr val="006FC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g:wgp>
                        <wpg:cNvPr id="325" name="Group 102"/>
                        <wpg:cNvGrpSpPr>
                          <a:grpSpLocks/>
                        </wpg:cNvGrpSpPr>
                        <wpg:grpSpPr bwMode="auto">
                          <a:xfrm>
                            <a:off x="5524473" y="491490"/>
                            <a:ext cx="1270" cy="1836000"/>
                            <a:chOff x="8600" y="892"/>
                            <a:chExt cx="2" cy="2740"/>
                          </a:xfrm>
                          <a:noFill/>
                        </wpg:grpSpPr>
                        <wps:wsp>
                          <wps:cNvPr id="326" name="Freeform 103"/>
                          <wps:cNvSpPr>
                            <a:spLocks/>
                          </wps:cNvSpPr>
                          <wps:spPr bwMode="auto">
                            <a:xfrm>
                              <a:off x="8600" y="892"/>
                              <a:ext cx="2" cy="2740"/>
                            </a:xfrm>
                            <a:custGeom>
                              <a:avLst/>
                              <a:gdLst>
                                <a:gd name="T0" fmla="+- 0 9668 9668"/>
                                <a:gd name="T1" fmla="*/ T0 w 1"/>
                                <a:gd name="T2" fmla="+- 0 2518 2518"/>
                                <a:gd name="T3" fmla="*/ 2518 h 2740"/>
                                <a:gd name="T4" fmla="+- 0 9669 9668"/>
                                <a:gd name="T5" fmla="*/ T4 w 1"/>
                                <a:gd name="T6" fmla="+- 0 5258 2518"/>
                                <a:gd name="T7" fmla="*/ 5258 h 27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" h="2740">
                                  <a:moveTo>
                                    <a:pt x="0" y="0"/>
                                  </a:moveTo>
                                  <a:lnTo>
                                    <a:pt x="1" y="2740"/>
                                  </a:lnTo>
                                </a:path>
                              </a:pathLst>
                            </a:custGeom>
                            <a:grpFill/>
                            <a:ln w="38100">
                              <a:solidFill>
                                <a:srgbClr val="006FC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s:wsp>
                        <wps:cNvPr id="875" name="Zone de texte 875"/>
                        <wps:cNvSpPr txBox="1"/>
                        <wps:spPr>
                          <a:xfrm>
                            <a:off x="303079" y="924560"/>
                            <a:ext cx="986790" cy="24320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E62AA3" w:rsidRPr="00E62AA3" w:rsidRDefault="00E62AA3" w:rsidP="00E62AA3">
                              <w:pPr>
                                <w:jc w:val="center"/>
                                <w:rPr>
                                  <w:b/>
                                  <w:color w:val="FF0000"/>
                                </w:rPr>
                              </w:pPr>
                              <w:r w:rsidRPr="00E62AA3">
                                <w:rPr>
                                  <w:b/>
                                  <w:color w:val="FF0000"/>
                                  <w:position w:val="3"/>
                                  <w:sz w:val="18"/>
                                </w:rPr>
                                <w:t>Capteur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76" name="Zone de texte 876"/>
                        <wps:cNvSpPr txBox="1"/>
                        <wps:spPr>
                          <a:xfrm>
                            <a:off x="1748128" y="1469602"/>
                            <a:ext cx="1146810" cy="24320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E62AA3" w:rsidRPr="00E62AA3" w:rsidRDefault="00E62AA3" w:rsidP="00E62AA3">
                              <w:pPr>
                                <w:jc w:val="center"/>
                                <w:rPr>
                                  <w:b/>
                                  <w:color w:val="FF0000"/>
                                </w:rPr>
                              </w:pPr>
                              <w:r w:rsidRPr="00E62AA3">
                                <w:rPr>
                                  <w:b/>
                                  <w:color w:val="FF0000"/>
                                  <w:position w:val="3"/>
                                  <w:sz w:val="18"/>
                                </w:rPr>
                                <w:t>Capteur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77" name="Zone de texte 877"/>
                        <wps:cNvSpPr txBox="1"/>
                        <wps:spPr>
                          <a:xfrm>
                            <a:off x="4278179" y="1959822"/>
                            <a:ext cx="1024890" cy="24320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E62AA3" w:rsidRPr="00E62AA3" w:rsidRDefault="00E62AA3" w:rsidP="00E62AA3">
                              <w:pPr>
                                <w:jc w:val="center"/>
                                <w:rPr>
                                  <w:b/>
                                  <w:color w:val="FF0000"/>
                                </w:rPr>
                              </w:pPr>
                              <w:r>
                                <w:rPr>
                                  <w:b/>
                                  <w:color w:val="FF0000"/>
                                  <w:position w:val="3"/>
                                  <w:sz w:val="18"/>
                                </w:rPr>
                                <w:t>Échangeur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78" name="Zone de texte 878"/>
                        <wps:cNvSpPr txBox="1"/>
                        <wps:spPr>
                          <a:xfrm>
                            <a:off x="4240078" y="1604433"/>
                            <a:ext cx="1224915" cy="24320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E62AA3" w:rsidRPr="00E62AA3" w:rsidRDefault="00E62AA3" w:rsidP="00E62AA3">
                              <w:pPr>
                                <w:jc w:val="center"/>
                                <w:rPr>
                                  <w:b/>
                                  <w:color w:val="FF0000"/>
                                </w:rPr>
                              </w:pPr>
                              <w:r w:rsidRPr="00E62AA3">
                                <w:rPr>
                                  <w:b/>
                                  <w:color w:val="FF0000"/>
                                  <w:position w:val="3"/>
                                  <w:sz w:val="18"/>
                                </w:rPr>
                                <w:t>Résistance électrique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Zone de dessin 41" o:spid="_x0000_s1031" editas="canvas" style="width:514.1pt;height:248.65pt;mso-position-horizontal-relative:char;mso-position-vertical-relative:line" coordsize="65290,31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">
                <v:shape id="_x0000_s1032" type="#_x0000_t75" style="position:absolute;width:65290;height:31578;visibility:visible;mso-wrap-style:square">
                  <v:fill o:detectmouseclick="t"/>
                  <v:path o:connecttype="none"/>
                </v:shape>
                <v:shape id="Picture 235" o:spid="_x0000_s1033" type="#_x0000_t75" style="position:absolute;left:17800;top:-17333;width:29054;height:63720;rotation:9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">
                  <v:imagedata r:id="rId12" o:title=""/>
                  <v:path arrowok="t"/>
                </v:shape>
                <v:group id="Group 26" o:spid="_x0000_s1034" style="position:absolute;left:42400;top:9639;width:10249;height:2064" coordorigin="4681,446" coordsize="1614,3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M0/xQAAANw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">
                  <v:shape id="Freeform 27" o:spid="_x0000_s1035" style="position:absolute;left:4681;top:446;width:1614;height:325;visibility:visible;mso-wrap-style:square;v-text-anchor:top" coordsize="1614,3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" path="m,325r1614,l1614,,,,,325xe" filled="f">
                    <v:stroke dashstyle="dash"/>
                    <v:path arrowok="t" o:connecttype="custom" o:connectlocs="0,2397;1614,2397;1614,2072;0,2072;0,2397" o:connectangles="0,0,0,0,0"/>
                  </v:shape>
                </v:group>
                <v:group id="Group 28" o:spid="_x0000_s1036" style="position:absolute;left:34025;top:4165;width:2330;height:2908" coordorigin="5365,663" coordsize="36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lNIxgAAANw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YpvB7JhwBuf4BAAD//wMAUEsBAi0AFAAGAAgAAAAhANvh9svuAAAAhQEAABMAAAAAAAAA&#10;AAAAAAAAAAAAAFtDb250ZW50X1R5cGVzXS54bWxQSwECLQAUAAYACAAAACEAWvQsW78AAAAVAQAA&#10;CwAAAAAAAAAAAAAAAAAfAQAAX3JlbHMvLnJlbHNQSwECLQAUAAYACAAAACEAmE5TSMYAAADcAAAA&#10;DwAAAAAAAAAAAAAAAAAHAgAAZHJzL2Rvd25yZXYueG1sUEsFBgAAAAADAAMAtwAAAPoCAAAAAA==&#10;">
                  <v:shape id="Freeform 29" o:spid="_x0000_s1037" style="position:absolute;left:5365;top:663;width:367;height:458;visibility:visible;mso-wrap-style:square;v-text-anchor:top" coordsize="36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" path="m283,370r-39,31l366,457,352,390r-46,l299,390r-3,-5l283,370xe" filled="f" stroked="f">
                    <v:path arrowok="t" o:connecttype="custom" o:connectlocs="283,2659;244,2690;366,2746;352,2679;306,2679;299,2679;296,2674;283,2659" o:connectangles="0,0,0,0,0,0,0,0"/>
                  </v:shape>
                  <v:shape id="Freeform 30" o:spid="_x0000_s1038" style="position:absolute;left:5365;top:663;width:367;height:458;visibility:visible;mso-wrap-style:square;v-text-anchor:top" coordsize="36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" path="m299,357r-16,13l296,385r3,5l306,390r4,-3l314,383r1,-6l312,373,299,357xe" filled="f" stroked="f">
                    <v:path arrowok="t" o:connecttype="custom" o:connectlocs="299,2646;283,2659;296,2674;299,2679;306,2679;310,2676;314,2672;315,2666;312,2662;299,2646" o:connectangles="0,0,0,0,0,0,0,0,0,0"/>
                  </v:shape>
                  <v:shape id="Freeform 31" o:spid="_x0000_s1039" style="position:absolute;left:5365;top:663;width:367;height:458;visibility:visible;mso-wrap-style:square;v-text-anchor:top" coordsize="36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" path="m338,326r-39,31l312,373r3,4l314,383r-4,4l306,390r46,l338,326xe" filled="f" stroked="f">
                    <v:path arrowok="t" o:connecttype="custom" o:connectlocs="338,2615;299,2646;312,2662;315,2666;314,2672;310,2676;306,2679;352,2679;338,2615" o:connectangles="0,0,0,0,0,0,0,0,0"/>
                  </v:shape>
                  <v:shape id="Freeform 32" o:spid="_x0000_s1040" style="position:absolute;left:5365;top:663;width:367;height:458;visibility:visible;mso-wrap-style:square;v-text-anchor:top" coordsize="36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" path="m9,l5,3,,7r,6l3,17,283,370r16,-13l19,5,15,1,9,xe" filled="f" stroked="f">
                    <v:path arrowok="t" o:connecttype="custom" o:connectlocs="9,2289;5,2292;0,2296;0,2302;3,2306;283,2659;299,2646;19,2294;15,2290;9,2289" o:connectangles="0,0,0,0,0,0,0,0,0,0"/>
                  </v:shape>
                </v:group>
                <v:group id="Group 33" o:spid="_x0000_s1041" style="position:absolute;left:42400;top:16052;width:11468;height:2248" coordorigin="6484,1492" coordsize="1806,3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AvbTxgAAANw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H7HJ5nwhGQ6z8AAAD//wMAUEsBAi0AFAAGAAgAAAAhANvh9svuAAAAhQEAABMAAAAAAAAA&#10;AAAAAAAAAAAAAFtDb250ZW50X1R5cGVzXS54bWxQSwECLQAUAAYACAAAACEAWvQsW78AAAAVAQAA&#10;CwAAAAAAAAAAAAAAAAAfAQAAX3JlbHMvLnJlbHNQSwECLQAUAAYACAAAACEA9wL208YAAADcAAAA&#10;DwAAAAAAAAAAAAAAAAAHAgAAZHJzL2Rvd25yZXYueG1sUEsFBgAAAAADAAMAtwAAAPoCAAAAAA==&#10;">
                  <v:shape id="Freeform 34" o:spid="_x0000_s1042" style="position:absolute;left:6484;top:1492;width:1806;height:354;visibility:visible;mso-wrap-style:square;v-text-anchor:top" coordsize="1806,3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" path="m,354r1806,l1806,,,,,354xe" filled="f">
                    <v:stroke dashstyle="dash"/>
                    <v:path arrowok="t" o:connecttype="custom" o:connectlocs="0,3472;1806,3472;1806,3118;0,3118;0,3472" o:connectangles="0,0,0,0,0"/>
                  </v:shape>
                </v:group>
                <v:group id="Group 35" o:spid="_x0000_s1043" style="position:absolute;left:38660;top:11633;width:4972;height:2381" coordorigin="6095,1839" coordsize="783,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">
                  <v:shape id="Freeform 36" o:spid="_x0000_s1044" style="position:absolute;left:6095;top:1839;width:783;height:375;visibility:visible;mso-wrap-style:square;v-text-anchor:top" coordsize="783,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" path="m83,265l,370r134,4l118,339r-28,l84,337,79,327r2,-6l86,319r19,-8l83,265xe" filled="f" stroked="f">
                    <v:path arrowok="t" o:connecttype="custom" o:connectlocs="83,3730;0,3835;134,3839;118,3804;90,3804;84,3802;79,3792;81,3786;86,3784;105,3776;83,3730" o:connectangles="0,0,0,0,0,0,0,0,0,0,0"/>
                  </v:shape>
                  <v:shape id="Freeform 37" o:spid="_x0000_s1045" style="position:absolute;left:6095;top:1839;width:783;height:375;visibility:visible;mso-wrap-style:square;v-text-anchor:top" coordsize="783,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" path="m105,311r-19,8l81,321r-2,6l84,337r6,2l95,337r18,-8l105,311xe" filled="f" stroked="f">
                    <v:path arrowok="t" o:connecttype="custom" o:connectlocs="105,3776;86,3784;81,3786;79,3792;84,3802;90,3804;95,3802;113,3794;105,3776" o:connectangles="0,0,0,0,0,0,0,0,0"/>
                  </v:shape>
                  <v:shape id="Freeform 38" o:spid="_x0000_s1046" style="position:absolute;left:6095;top:1839;width:783;height:375;visibility:visible;mso-wrap-style:square;v-text-anchor:top" coordsize="783,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" path="m113,329r-18,8l90,339r28,l113,329xe" filled="f" stroked="f">
                    <v:path arrowok="t" o:connecttype="custom" o:connectlocs="113,3794;95,3802;90,3804;118,3804;113,3794" o:connectangles="0,0,0,0,0"/>
                  </v:shape>
                  <v:shape id="Freeform 39" o:spid="_x0000_s1047" style="position:absolute;left:6095;top:1839;width:783;height:375;visibility:visible;mso-wrap-style:square;v-text-anchor:top" coordsize="783,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" path="m772,r-5,2l105,311r8,18l775,20r5,-2l782,12,780,7,778,2,772,xe" filled="f" stroked="f">
                    <v:path arrowok="t" o:connecttype="custom" o:connectlocs="772,3465;767,3467;105,3776;113,3794;775,3485;780,3483;782,3477;780,3472;778,3467;772,3465" o:connectangles="0,0,0,0,0,0,0,0,0,0"/>
                  </v:shape>
                </v:group>
                <v:group id="Group 40" o:spid="_x0000_s1048" style="position:absolute;left:43632;top:19763;width:6299;height:2241" coordorigin="6818,2481" coordsize="992,3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0cc6xQAAANw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">
                  <v:shape id="Freeform 41" o:spid="_x0000_s1049" style="position:absolute;left:6818;top:2481;width:992;height:353;visibility:visible;mso-wrap-style:square;v-text-anchor:top" coordsize="992,3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" path="m,353r992,l992,,,,,353xe" filled="f">
                    <v:stroke dashstyle="dash"/>
                    <v:path arrowok="t" o:connecttype="custom" o:connectlocs="0,4460;992,4460;992,4107;0,4107;0,4460" o:connectangles="0,0,0,0,0"/>
                  </v:shape>
                </v:group>
                <v:group id="Group 42" o:spid="_x0000_s1050" style="position:absolute;left:41365;top:17760;width:3455;height:762" coordorigin="6521,2804" coordsize="544,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">
                  <v:shape id="Freeform 43" o:spid="_x0000_s1051" style="position:absolute;left:6521;top:2804;width:544;height:120;visibility:visible;mso-wrap-style:square;v-text-anchor:top" coordsize="544,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" path="m118,l,63r122,57l120,71r-25,l90,66r,-11l94,51r26,-1l118,xe" filled="f" stroked="f">
                    <v:path arrowok="t" o:connecttype="custom" o:connectlocs="118,4430;0,4493;122,4550;120,4501;95,4501;90,4496;90,4485;94,4481;120,4480;118,4430" o:connectangles="0,0,0,0,0,0,0,0,0,0"/>
                  </v:shape>
                  <v:shape id="Freeform 44" o:spid="_x0000_s1052" style="position:absolute;left:6521;top:2804;width:544;height:120;visibility:visible;mso-wrap-style:square;v-text-anchor:top" coordsize="544,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" path="m120,50l94,51r-4,4l90,66r5,5l100,71r20,-1l120,50xe" filled="f" stroked="f">
                    <v:path arrowok="t" o:connecttype="custom" o:connectlocs="120,4480;94,4481;90,4485;90,4496;95,4501;100,4501;120,4500;120,4480" o:connectangles="0,0,0,0,0,0,0,0"/>
                  </v:shape>
                  <v:shape id="Freeform 45" o:spid="_x0000_s1053" style="position:absolute;left:6521;top:2804;width:544;height:120;visibility:visible;mso-wrap-style:square;v-text-anchor:top" coordsize="544,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" path="m120,70r-20,1l95,71r25,l120,70xe" filled="f" stroked="f">
                    <v:path arrowok="t" o:connecttype="custom" o:connectlocs="120,4500;100,4501;95,4501;120,4501;120,4500" o:connectangles="0,0,0,0,0"/>
                  </v:shape>
                  <v:shape id="Freeform 46" o:spid="_x0000_s1054" style="position:absolute;left:6521;top:2804;width:544;height:120;visibility:visible;mso-wrap-style:square;v-text-anchor:top" coordsize="544,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" path="m538,39r-5,l120,50r,20l539,59r4,-5l543,43r-5,-4xe" filled="f" stroked="f">
                    <v:path arrowok="t" o:connecttype="custom" o:connectlocs="538,4469;533,4469;120,4480;120,4500;539,4489;543,4484;543,4473;538,4469" o:connectangles="0,0,0,0,0,0,0,0"/>
                  </v:shape>
                </v:group>
                <v:group id="Group 47" o:spid="_x0000_s1055" style="position:absolute;left:17481;top:14696;width:11468;height:2432" coordorigin="2873,1957" coordsize="1806,3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">
                  <v:shape id="Freeform 48" o:spid="_x0000_s1056" style="position:absolute;left:2873;top:1957;width:1806;height:383;visibility:visible;mso-wrap-style:square;v-text-anchor:top" coordsize="1806,3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" path="m,383r1806,l1806,,,,,383xe" filled="f">
                    <v:stroke dashstyle="dash"/>
                    <v:path arrowok="t" o:connecttype="custom" o:connectlocs="0,3966;1806,3966;1806,3583;0,3583;0,3966" o:connectangles="0,0,0,0,0"/>
                  </v:shape>
                </v:group>
                <v:group id="Group 49" o:spid="_x0000_s1057" style="position:absolute;left:24830;top:15024;width:1022;height:5918" coordorigin="3917,2373" coordsize="161,9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">
                  <v:shape id="Freeform 50" o:spid="_x0000_s1058" style="position:absolute;left:3917;top:2373;width:161;height:932;visibility:visible;mso-wrap-style:square;v-text-anchor:top" coordsize="161,9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" path="m,805l46,931r58,-89l62,842,51,841r-4,-5l49,811,,805xe" filled="f" stroked="f">
                    <v:path arrowok="t" o:connecttype="custom" o:connectlocs="0,4804;46,4930;104,4841;62,4841;51,4840;47,4835;49,4810;0,4804" o:connectangles="0,0,0,0,0,0,0,0"/>
                  </v:shape>
                  <v:shape id="Freeform 51" o:spid="_x0000_s1059" style="position:absolute;left:3917;top:2373;width:161;height:932;visibility:visible;mso-wrap-style:square;v-text-anchor:top" coordsize="161,9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" path="m49,811r-2,25l51,841r11,1l67,838r2,-25l49,811xe" filled="f" stroked="f">
                    <v:path arrowok="t" o:connecttype="custom" o:connectlocs="49,4810;47,4835;51,4840;62,4841;67,4837;69,4812;49,4810" o:connectangles="0,0,0,0,0,0,0"/>
                  </v:shape>
                  <v:shape id="Freeform 52" o:spid="_x0000_s1060" style="position:absolute;left:3917;top:2373;width:161;height:932;visibility:visible;mso-wrap-style:square;v-text-anchor:top" coordsize="161,9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" path="m69,813r-2,25l62,842r42,l119,819,69,813xe" filled="f" stroked="f">
                    <v:path arrowok="t" o:connecttype="custom" o:connectlocs="69,4812;67,4837;62,4841;104,4841;119,4818;69,4812" o:connectangles="0,0,0,0,0,0"/>
                  </v:shape>
                  <v:shape id="Freeform 53" o:spid="_x0000_s1061" style="position:absolute;left:3917;top:2373;width:161;height:932;visibility:visible;mso-wrap-style:square;v-text-anchor:top" coordsize="161,9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" path="m146,r-5,4l49,811r20,2l160,11r1,-5l157,1,146,xe" filled="f" stroked="f">
                    <v:path arrowok="t" o:connecttype="custom" o:connectlocs="146,3999;141,4003;49,4810;69,4812;160,4010;161,4005;157,4000;146,3999" o:connectangles="0,0,0,0,0,0,0,0"/>
                  </v:shape>
                </v:group>
                <v:group id="Group 54" o:spid="_x0000_s1062" style="position:absolute;left:3030;top:9245;width:9868;height:2064" coordorigin="484,1463" coordsize="1554,3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">
                  <v:shape id="Freeform 55" o:spid="_x0000_s1063" style="position:absolute;left:484;top:1463;width:1554;height:325;visibility:visible;mso-wrap-style:square;v-text-anchor:top" coordsize="1554,3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" path="m,325r1554,l1554,,,,,325xe" filled="f">
                    <v:stroke dashstyle="dash"/>
                    <v:path arrowok="t" o:connecttype="custom" o:connectlocs="0,3414;1554,3414;1554,3089;0,3089;0,3414" o:connectangles="0,0,0,0,0"/>
                  </v:shape>
                </v:group>
                <v:group id="Group 56" o:spid="_x0000_s1064" style="position:absolute;left:8498;top:11176;width:2330;height:2908" coordorigin="1345,1767" coordsize="36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/K+xQAAANw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">
                  <v:shape id="Freeform 57" o:spid="_x0000_s1065" style="position:absolute;left:1345;top:1767;width:367;height:458;visibility:visible;mso-wrap-style:square;v-text-anchor:top" coordsize="36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" path="m283,370r-39,31l366,457,352,390r-46,l299,390r-3,-5l283,370xe" filled="f" stroked="f">
                    <v:path arrowok="t" o:connecttype="custom" o:connectlocs="283,3763;244,3794;366,3850;352,3783;306,3783;299,3783;296,3778;283,3763" o:connectangles="0,0,0,0,0,0,0,0"/>
                  </v:shape>
                  <v:shape id="Freeform 58" o:spid="_x0000_s1066" style="position:absolute;left:1345;top:1767;width:367;height:458;visibility:visible;mso-wrap-style:square;v-text-anchor:top" coordsize="36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" path="m299,357r-16,13l296,385r3,5l306,390r4,-3l314,383r1,-6l312,373,299,357xe" filled="f" stroked="f">
                    <v:path arrowok="t" o:connecttype="custom" o:connectlocs="299,3750;283,3763;296,3778;299,3783;306,3783;310,3780;314,3776;315,3770;312,3766;299,3750" o:connectangles="0,0,0,0,0,0,0,0,0,0"/>
                  </v:shape>
                  <v:shape id="Freeform 59" o:spid="_x0000_s1067" style="position:absolute;left:1345;top:1767;width:367;height:458;visibility:visible;mso-wrap-style:square;v-text-anchor:top" coordsize="36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" path="m338,326r-39,31l312,373r3,4l314,383r-4,4l306,390r46,l338,326xe" filled="f" stroked="f">
                    <v:path arrowok="t" o:connecttype="custom" o:connectlocs="338,3719;299,3750;312,3766;315,3770;314,3776;310,3780;306,3783;352,3783;338,3719" o:connectangles="0,0,0,0,0,0,0,0,0"/>
                  </v:shape>
                  <v:shape id="Freeform 60" o:spid="_x0000_s1068" style="position:absolute;left:1345;top:1767;width:367;height:458;visibility:visible;mso-wrap-style:square;v-text-anchor:top" coordsize="36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" path="m9,l5,3,,7r,6l3,17,283,370r16,-13l19,5,15,1,9,xe" filled="f" stroked="f">
                    <v:path arrowok="t" o:connecttype="custom" o:connectlocs="9,3393;5,3396;0,3400;0,3406;3,3410;283,3763;299,3750;19,3398;15,3394;9,3393" o:connectangles="0,0,0,0,0,0,0,0,0,0"/>
                  </v:shape>
                </v:group>
                <v:group id="Group 61" o:spid="_x0000_s1069" style="position:absolute;left:1;width:64935;height:29375" coordorigin="7,7" coordsize="10226,46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">
                  <v:shape id="Freeform 62" o:spid="_x0000_s1070" style="position:absolute;left:7;top:7;width:10226;height:4626;visibility:visible;mso-wrap-style:square;v-text-anchor:top" coordsize="10226,46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" path="m,4626r10226,l10226,,,,,4626xe" filled="f" stroked="f">
                    <v:path arrowok="t" o:connecttype="custom" o:connectlocs="0,6259;10226,6259;10226,1633;0,1633;0,6259" o:connectangles="0,0,0,0,0"/>
                  </v:shape>
                </v:group>
                <v:shape id="Freeform 64" o:spid="_x0000_s1071" style="position:absolute;left:1;width:64935;height:29375;visibility:visible;mso-wrap-style:square;v-text-anchor:top" coordsize="10226,46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" path="m,4626r10226,l10226,,,,,4626xe" filled="f">
                  <v:path arrowok="t" o:connecttype="custom" o:connectlocs="0,3974465;6493510,3974465;6493510,1036955;0,1036955;0,3974465" o:connectangles="0,0,0,0,0"/>
                </v:shape>
                <v:group id="Group 66" o:spid="_x0000_s1072" style="position:absolute;left:19848;top:6190;width:11520;height:13" coordorigin="3149,1053" coordsize="177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6WzJxQAAANw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">
                  <v:shape id="Freeform 67" o:spid="_x0000_s1073" style="position:absolute;left:3149;top:1053;width:1771;height:2;visibility:visible;mso-wrap-style:square;v-text-anchor:top" coordsize="1771,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" path="m,l1771,1e" filled="f" strokecolor="#00af50" strokeweight="3pt">
                    <v:path arrowok="t" o:connecttype="custom" o:connectlocs="0,5358;1771,5360" o:connectangles="0,0"/>
                  </v:shape>
                </v:group>
                <v:group id="Group 68" o:spid="_x0000_s1074" style="position:absolute;left:31326;top:6234;width:0;height:10440" coordorigin="4937,1048" coordsize="8,15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">
                  <v:shape id="Freeform 69" o:spid="_x0000_s1075" style="position:absolute;left:4937;top:1048;width:8;height:1553;visibility:visible;mso-wrap-style:square;v-text-anchor:top" coordsize="8,15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" path="m8,l,1553e" filled="f" strokecolor="#00af50" strokeweight="3pt">
                    <v:path arrowok="t" o:connecttype="custom" o:connectlocs="8,2674;0,4227" o:connectangles="0,0"/>
                  </v:shape>
                </v:group>
                <v:group id="Group 70" o:spid="_x0000_s1076" style="position:absolute;left:4580;top:21888;width:26619;height:51" coordorigin="728,3454" coordsize="4192,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Ol0gxQAAANw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">
                  <v:shape id="Freeform 71" o:spid="_x0000_s1077" style="position:absolute;left:728;top:3454;width:4192;height:8;visibility:visible;mso-wrap-style:square;v-text-anchor:top" coordsize="4192,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" path="m,8l4192,e" filled="f" strokecolor="#00af50" strokeweight="3pt">
                    <v:path arrowok="t" o:connecttype="custom" o:connectlocs="0,5088;4192,5080" o:connectangles="0,0"/>
                  </v:shape>
                </v:group>
                <v:group id="Group 72" o:spid="_x0000_s1078" style="position:absolute;left:31389;top:16596;width:9773;height:133" coordorigin="4940,2596" coordsize="1539,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">
                  <v:shape id="Freeform 73" o:spid="_x0000_s1079" style="position:absolute;left:4940;top:2596;width:1539;height:21;visibility:visible;mso-wrap-style:square;v-text-anchor:top" coordsize="1539,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" path="m,l1539,21e" filled="f" strokecolor="#00af50" strokeweight="3pt">
                    <v:path arrowok="t" o:connecttype="custom" o:connectlocs="0,4222;1539,4243" o:connectangles="0,0"/>
                  </v:shape>
                </v:group>
                <v:group id="Group 74" o:spid="_x0000_s1080" style="position:absolute;left:36241;top:17037;width:4978;height:69" coordorigin="5714,2690" coordsize="784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">
                  <v:shape id="Freeform 75" o:spid="_x0000_s1081" style="position:absolute;left:5714;top:2690;width:784;height:11;visibility:visible;mso-wrap-style:square;v-text-anchor:top" coordsize="784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" path="m,l784,11e" filled="f" strokecolor="#00af50" strokeweight="3pt">
                    <v:path arrowok="t" o:connecttype="custom" o:connectlocs="0,4316;784,4327" o:connectangles="0,0"/>
                  </v:shape>
                </v:group>
                <v:group id="Group 76" o:spid="_x0000_s1082" style="position:absolute;left:36577;top:17608;width:4737;height:13" coordorigin="5767,2780" coordsize="7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">
                  <v:shape id="Freeform 77" o:spid="_x0000_s1083" style="position:absolute;left:5767;top:2780;width:746;height:2;visibility:visible;mso-wrap-style:square;v-text-anchor:top" coordsize="746,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" path="m,l746,1e" filled="f" strokecolor="#00af50" strokeweight="3pt">
                    <v:path arrowok="t" o:connecttype="custom" o:connectlocs="0,8812;746,8814" o:connectangles="0,0"/>
                  </v:shape>
                </v:group>
                <v:group id="Group 78" o:spid="_x0000_s1084" style="position:absolute;left:36431;top:18110;width:4610;height:70" coordorigin="5744,2859" coordsize="726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">
                  <v:shape id="Freeform 79" o:spid="_x0000_s1085" style="position:absolute;left:5744;top:2859;width:726;height:11;visibility:visible;mso-wrap-style:square;v-text-anchor:top" coordsize="726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" path="m,l726,11e" filled="f" strokecolor="#00af50" strokeweight="3pt">
                    <v:path arrowok="t" o:connecttype="custom" o:connectlocs="0,4485;726,4496" o:connectangles="0,0"/>
                  </v:shape>
                </v:group>
                <v:group id="Group 80" o:spid="_x0000_s1086" style="position:absolute;left:31542;top:19107;width:9836;height:114" coordorigin="4974,3016" coordsize="1549,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">
                  <v:shape id="Freeform 81" o:spid="_x0000_s1087" style="position:absolute;left:4974;top:3016;width:1549;height:18;visibility:visible;mso-wrap-style:square;v-text-anchor:top" coordsize="1549,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" path="m,18l1549,e" filled="f" strokecolor="#00af50" strokeweight="3pt">
                    <v:path arrowok="t" o:connecttype="custom" o:connectlocs="0,4660;1549,4642" o:connectangles="0,0"/>
                  </v:shape>
                </v:group>
                <v:group id="Group 82" o:spid="_x0000_s1088" style="position:absolute;left:36488;top:18592;width:4674;height:64" coordorigin="5753,2935" coordsize="736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">
                  <v:shape id="Freeform 83" o:spid="_x0000_s1089" style="position:absolute;left:5753;top:2935;width:736;height:10;visibility:visible;mso-wrap-style:square;v-text-anchor:top" coordsize="736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" path="m,l736,10e" filled="f" strokecolor="#00af50" strokeweight="3pt">
                    <v:path arrowok="t" o:connecttype="custom" o:connectlocs="0,4561;736,4571" o:connectangles="0,0"/>
                  </v:shape>
                </v:group>
                <v:group id="Group 84" o:spid="_x0000_s1090" style="position:absolute;left:41099;top:16383;width:12;height:1917" coordorigin="6479,2587" coordsize="2,3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">
                  <v:shape id="Freeform 85" o:spid="_x0000_s1091" style="position:absolute;left:6479;top:2587;width:2;height:302;visibility:visible;mso-wrap-style:square;v-text-anchor:top" coordsize="2,3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" path="m,l,302e" filled="f" strokecolor="#00af50" strokeweight="5pt">
                    <v:path arrowok="t" o:connecttype="custom" o:connectlocs="0,4213;0,4515" o:connectangles="0,0"/>
                  </v:shape>
                </v:group>
                <v:group id="Group 86" o:spid="_x0000_s1092" style="position:absolute;left:36520;top:17786;width:13;height:781" coordorigin="5758,2808" coordsize="2,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MPoUxgAAANw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kGavMLtTDgCcnkFAAD//wMAUEsBAi0AFAAGAAgAAAAhANvh9svuAAAAhQEAABMAAAAAAAAA&#10;AAAAAAAAAAAAAFtDb250ZW50X1R5cGVzXS54bWxQSwECLQAUAAYACAAAACEAWvQsW78AAAAVAQAA&#10;CwAAAAAAAAAAAAAAAAAfAQAAX3JlbHMvLnJlbHNQSwECLQAUAAYACAAAACEA7DD6FMYAAADcAAAA&#10;DwAAAAAAAAAAAAAAAAAHAgAAZHJzL2Rvd25yZXYueG1sUEsFBgAAAAADAAMAtwAAAPoCAAAAAA==&#10;">
                  <v:shape id="Freeform 87" o:spid="_x0000_s1093" style="position:absolute;left:5758;top:2808;width:2;height:123;visibility:visible;mso-wrap-style:square;v-text-anchor:top" coordsize="2,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" path="m,l,123e" filled="f" strokecolor="#00af50" strokeweight="3pt">
                    <v:path arrowok="t" o:connecttype="custom" o:connectlocs="0,4434;0,4557" o:connectangles="0,0"/>
                  </v:shape>
                </v:group>
                <v:group id="Group 88" o:spid="_x0000_s1094" style="position:absolute;left:40927;top:18535;width:178;height:546" coordorigin="6452,2926" coordsize="28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">
                  <v:shape id="Freeform 89" o:spid="_x0000_s1095" style="position:absolute;left:6452;top:2926;width:28;height:86;visibility:visible;mso-wrap-style:square;v-text-anchor:top" coordsize="28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" path="m28,l,86e" filled="f" strokecolor="#00af50" strokeweight="3pt">
                    <v:path arrowok="t" o:connecttype="custom" o:connectlocs="28,4552;0,4638" o:connectangles="0,0"/>
                  </v:shape>
                </v:group>
                <v:group id="Group 90" o:spid="_x0000_s1096" style="position:absolute;left:36520;top:17068;width:13;height:604" coordorigin="5758,2695" coordsize="2,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">
                  <v:shape id="Freeform 91" o:spid="_x0000_s1097" style="position:absolute;left:5758;top:2695;width:2;height:95;visibility:visible;mso-wrap-style:square;v-text-anchor:top" coordsize="1,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" path="m,l1,95e" filled="f" strokecolor="#00af50" strokeweight="3pt">
                    <v:path arrowok="t" o:connecttype="custom" o:connectlocs="0,4321;2,4416" o:connectangles="0,0"/>
                  </v:shape>
                </v:group>
                <v:group id="Group 92" o:spid="_x0000_s1098" style="position:absolute;left:31326;top:19189;width:13;height:2572" coordorigin="4940,3029" coordsize="2,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">
                  <v:shape id="Freeform 93" o:spid="_x0000_s1099" style="position:absolute;left:4940;top:3029;width:2;height:405;visibility:visible;mso-wrap-style:square;v-text-anchor:top" coordsize="1,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" path="m,l1,405e" filled="f" strokecolor="#00af50" strokeweight="3pt">
                    <v:path arrowok="t" o:connecttype="custom" o:connectlocs="0,4655;2,5060" o:connectangles="0,0"/>
                  </v:shape>
                </v:group>
                <v:group id="Group 94" o:spid="_x0000_s1100" style="position:absolute;left:38781;top:4851;width:15868;height:63" coordorigin="6140,827" coordsize="2499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">
                  <v:shape id="Freeform 95" o:spid="_x0000_s1101" style="position:absolute;left:6140;top:827;width:2499;height:10;visibility:visible;mso-wrap-style:square;v-text-anchor:top" coordsize="2499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" path="m,l2499,10e" filled="f" strokecolor="red" strokeweight="3pt">
                    <v:path arrowok="t" o:connecttype="custom" o:connectlocs="0,2453;2499,2463" o:connectangles="0,0"/>
                  </v:shape>
                </v:group>
                <v:group id="Group 96" o:spid="_x0000_s1102" style="position:absolute;left:38832;top:4628;width:12;height:1562" coordorigin="6120,81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5MxxAAAANw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kySB95lwBOTyBQAA//8DAFBLAQItABQABgAIAAAAIQDb4fbL7gAAAIUBAAATAAAAAAAAAAAA&#10;AAAAAAAAAABbQ29udGVudF9UeXBlc10ueG1sUEsBAi0AFAAGAAgAAAAhAFr0LFu/AAAAFQEAAAsA&#10;AAAAAAAAAAAAAAAAHwEAAF9yZWxzLy5yZWxzUEsBAi0AFAAGAAgAAAAhADIrkzHEAAAA3AAAAA8A&#10;AAAAAAAAAAAAAAAABwIAAGRycy9kb3ducmV2LnhtbFBLBQYAAAAAAwADALcAAAD4AgAAAAA=&#10;">
                  <v:shape id="Freeform 97" o:spid="_x0000_s1103" style="position:absolute;left:6120;top:818;width:2;height:246;visibility:visible;mso-wrap-style:square;v-text-anchor:top" coordsize="1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" path="m,l1,246e" filled="f" strokecolor="red" strokeweight="3pt">
                    <v:path arrowok="t" o:connecttype="custom" o:connectlocs="0,2444;2,2690" o:connectangles="0,0"/>
                  </v:shape>
                </v:group>
                <v:group id="Group 98" o:spid="_x0000_s1104" style="position:absolute;left:38768;top:22002;width:13;height:1258" coordorigin="6112,3472" coordsize="2,1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ZzaqxAAAANw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Mkng/0w4AnLxBwAA//8DAFBLAQItABQABgAIAAAAIQDb4fbL7gAAAIUBAAATAAAAAAAAAAAA&#10;AAAAAAAAAABbQ29udGVudF9UeXBlc10ueG1sUEsBAi0AFAAGAAgAAAAhAFr0LFu/AAAAFQEAAAsA&#10;AAAAAAAAAAAAAAAAHwEAAF9yZWxzLy5yZWxzUEsBAi0AFAAGAAgAAAAhAF1nNqrEAAAA3AAAAA8A&#10;AAAAAAAAAAAAAAAABwIAAGRycy9kb3ducmV2LnhtbFBLBQYAAAAAAwADALcAAAD4AgAAAAA=&#10;">
                  <v:shape id="Freeform 99" o:spid="_x0000_s1105" style="position:absolute;left:6112;top:3472;width:2;height:198;visibility:visible;mso-wrap-style:square;v-text-anchor:top" coordsize="1,1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" path="m,l1,198e" filled="f" strokecolor="#006fc0" strokeweight="3pt">
                    <v:path arrowok="t" o:connecttype="custom" o:connectlocs="0,5098;2,5296" o:connectangles="0,0"/>
                  </v:shape>
                </v:group>
                <v:group id="Group 100" o:spid="_x0000_s1106" style="position:absolute;left:38844;top:23291;width:24156;height:64" coordorigin="6074,3681" coordsize="3804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">
                  <v:shape id="Freeform 101" o:spid="_x0000_s1107" style="position:absolute;left:6074;top:3681;width:3804;height:10;visibility:visible;mso-wrap-style:square;v-text-anchor:top" coordsize="3804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" path="m3804,l,10e" filled="f" strokecolor="#006fc0" strokeweight="3pt">
                    <v:path arrowok="t" o:connecttype="custom" o:connectlocs="3804,5307;0,5317" o:connectangles="0,0"/>
                  </v:shape>
                </v:group>
                <v:group id="Group 102" o:spid="_x0000_s1108" style="position:absolute;left:55244;top:4914;width:13;height:18360" coordorigin="8600,892" coordsize="2,27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wgtFxAAAANw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Np3D/5lwBOTmDwAA//8DAFBLAQItABQABgAIAAAAIQDb4fbL7gAAAIUBAAATAAAAAAAAAAAA&#10;AAAAAAAAAABbQ29udGVudF9UeXBlc10ueG1sUEsBAi0AFAAGAAgAAAAhAFr0LFu/AAAAFQEAAAsA&#10;AAAAAAAAAAAAAAAAHwEAAF9yZWxzLy5yZWxzUEsBAi0AFAAGAAgAAAAhAL3CC0XEAAAA3AAAAA8A&#10;AAAAAAAAAAAAAAAABwIAAGRycy9kb3ducmV2LnhtbFBLBQYAAAAAAwADALcAAAD4AgAAAAA=&#10;">
                  <v:shape id="Freeform 103" o:spid="_x0000_s1109" style="position:absolute;left:8600;top:892;width:2;height:2740;visibility:visible;mso-wrap-style:square;v-text-anchor:top" coordsize="1,27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" path="m,l1,2740e" filled="f" strokecolor="#006fc0" strokeweight="3pt">
                    <v:path arrowok="t" o:connecttype="custom" o:connectlocs="0,2518;2,5258" o:connectangles="0,0"/>
                  </v:shape>
                </v:group>
                <v:shape id="Zone de texte 875" o:spid="_x0000_s1110" type="#_x0000_t202" style="position:absolute;left:3030;top:9245;width:9868;height:24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" fillcolor="white [3201]" strokeweight=".5pt">
                  <v:textbox>
                    <w:txbxContent>
                      <w:p w:rsidR="00E62AA3" w:rsidRPr="00E62AA3" w:rsidRDefault="00E62AA3" w:rsidP="00E62AA3">
                        <w:pPr>
                          <w:jc w:val="center"/>
                          <w:rPr>
                            <w:b/>
                            <w:color w:val="FF0000"/>
                          </w:rPr>
                        </w:pPr>
                        <w:r w:rsidRPr="00E62AA3">
                          <w:rPr>
                            <w:b/>
                            <w:color w:val="FF0000"/>
                            <w:position w:val="3"/>
                            <w:sz w:val="18"/>
                          </w:rPr>
                          <w:t>Capteur</w:t>
                        </w:r>
                      </w:p>
                    </w:txbxContent>
                  </v:textbox>
                </v:shape>
                <v:shape id="Zone de texte 876" o:spid="_x0000_s1111" type="#_x0000_t202" style="position:absolute;left:17481;top:14696;width:11468;height:24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" fillcolor="white [3201]" strokeweight=".5pt">
                  <v:textbox>
                    <w:txbxContent>
                      <w:p w:rsidR="00E62AA3" w:rsidRPr="00E62AA3" w:rsidRDefault="00E62AA3" w:rsidP="00E62AA3">
                        <w:pPr>
                          <w:jc w:val="center"/>
                          <w:rPr>
                            <w:b/>
                            <w:color w:val="FF0000"/>
                          </w:rPr>
                        </w:pPr>
                        <w:r w:rsidRPr="00E62AA3">
                          <w:rPr>
                            <w:b/>
                            <w:color w:val="FF0000"/>
                            <w:position w:val="3"/>
                            <w:sz w:val="18"/>
                          </w:rPr>
                          <w:t>Capteur</w:t>
                        </w:r>
                      </w:p>
                    </w:txbxContent>
                  </v:textbox>
                </v:shape>
                <v:shape id="Zone de texte 877" o:spid="_x0000_s1112" type="#_x0000_t202" style="position:absolute;left:42781;top:19598;width:10249;height:24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" fillcolor="white [3201]" strokeweight=".5pt">
                  <v:textbox>
                    <w:txbxContent>
                      <w:p w:rsidR="00E62AA3" w:rsidRPr="00E62AA3" w:rsidRDefault="00E62AA3" w:rsidP="00E62AA3">
                        <w:pPr>
                          <w:jc w:val="center"/>
                          <w:rPr>
                            <w:b/>
                            <w:color w:val="FF0000"/>
                          </w:rPr>
                        </w:pPr>
                        <w:r>
                          <w:rPr>
                            <w:b/>
                            <w:color w:val="FF0000"/>
                            <w:position w:val="3"/>
                            <w:sz w:val="18"/>
                          </w:rPr>
                          <w:t>Échangeur</w:t>
                        </w:r>
                      </w:p>
                    </w:txbxContent>
                  </v:textbox>
                </v:shape>
                <v:shape id="Zone de texte 878" o:spid="_x0000_s1113" type="#_x0000_t202" style="position:absolute;left:42400;top:16044;width:12249;height:24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" fillcolor="white [3201]" strokeweight=".5pt">
                  <v:textbox>
                    <w:txbxContent>
                      <w:p w:rsidR="00E62AA3" w:rsidRPr="00E62AA3" w:rsidRDefault="00E62AA3" w:rsidP="00E62AA3">
                        <w:pPr>
                          <w:jc w:val="center"/>
                          <w:rPr>
                            <w:b/>
                            <w:color w:val="FF0000"/>
                          </w:rPr>
                        </w:pPr>
                        <w:r w:rsidRPr="00E62AA3">
                          <w:rPr>
                            <w:b/>
                            <w:color w:val="FF0000"/>
                            <w:position w:val="3"/>
                            <w:sz w:val="18"/>
                          </w:rPr>
                          <w:t>Résistance électrique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1A6A92" w:rsidRDefault="001A6A92" w:rsidP="001A6A92">
      <w:pPr>
        <w:jc w:val="center"/>
      </w:pPr>
    </w:p>
    <w:p w:rsidR="00F9418C" w:rsidRDefault="00F9418C" w:rsidP="001A6A92">
      <w:pPr>
        <w:jc w:val="center"/>
      </w:pPr>
      <w:r>
        <w:rPr>
          <w:noProof/>
          <w:lang w:eastAsia="fr-FR"/>
        </w:rPr>
        <mc:AlternateContent>
          <mc:Choice Requires="wpc">
            <w:drawing>
              <wp:inline distT="0" distB="0" distL="0" distR="0" wp14:anchorId="52EA6002" wp14:editId="0471FF9A">
                <wp:extent cx="6166338" cy="5896610"/>
                <wp:effectExtent l="0" t="0" r="6350" b="0"/>
                <wp:docPr id="763" name="Zone de dessin 76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pic:pic xmlns:pic="http://schemas.openxmlformats.org/drawingml/2006/picture">
                        <pic:nvPicPr>
                          <pic:cNvPr id="764" name="Picture 107"/>
                          <pic:cNvPicPr preferRelativeResize="0"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" y="10"/>
                            <a:ext cx="4892290" cy="5479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01" name="Zone de texte 801"/>
                        <wps:cNvSpPr txBox="1"/>
                        <wps:spPr>
                          <a:xfrm>
                            <a:off x="4986207" y="10"/>
                            <a:ext cx="1163744" cy="5310543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F9418C" w:rsidRPr="00F9418C" w:rsidRDefault="00F9418C" w:rsidP="00F9418C">
                              <w:pPr>
                                <w:jc w:val="center"/>
                              </w:pPr>
                              <w:r w:rsidRPr="00F9418C">
                                <w:t>Pompe de circulation-WILO-Type : STAR ST15/6</w:t>
                              </w:r>
                            </w:p>
                            <w:p w:rsidR="00F9418C" w:rsidRPr="00F9418C" w:rsidRDefault="00F9418C" w:rsidP="00F9418C">
                              <w:pPr>
                                <w:jc w:val="center"/>
                              </w:pPr>
                              <w:r w:rsidRPr="00F9418C">
                                <w:t>Diagramme H (hauteur manométrique en mCE) – Q (débit volumique m</w:t>
                              </w:r>
                              <w:r w:rsidRPr="00F9418C">
                                <w:rPr>
                                  <w:vertAlign w:val="superscript"/>
                                </w:rPr>
                                <w:t>3</w:t>
                              </w:r>
                              <w:r w:rsidRPr="00F9418C">
                                <w:t>/h)</w:t>
                              </w:r>
                            </w:p>
                            <w:p w:rsidR="00F9418C" w:rsidRPr="00F9418C" w:rsidRDefault="00F9418C" w:rsidP="00F9418C">
                              <w:pPr>
                                <w:jc w:val="center"/>
                              </w:pPr>
                              <w:r w:rsidRPr="00F9418C">
                                <w:t>Diagramme P</w:t>
                              </w:r>
                              <w:r w:rsidRPr="00F9418C">
                                <w:rPr>
                                  <w:vertAlign w:val="subscript"/>
                                </w:rPr>
                                <w:t>abs</w:t>
                              </w:r>
                              <w:r w:rsidRPr="00F9418C">
                                <w:t xml:space="preserve"> (puissance électrique absorbée en kW) – Q (débit volumique en m</w:t>
                              </w:r>
                              <w:r w:rsidRPr="00F9418C">
                                <w:rPr>
                                  <w:vertAlign w:val="superscript"/>
                                </w:rPr>
                                <w:t>3</w:t>
                              </w:r>
                              <w:r w:rsidRPr="00F9418C">
                                <w:t>/h)</w:t>
                              </w:r>
                            </w:p>
                          </w:txbxContent>
                        </wps:txbx>
                        <wps:bodyPr rot="0" spcFirstLastPara="0" vertOverflow="overflow" horzOverflow="overflow" vert="vert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57" name="Connecteur droit avec flèche 857"/>
                        <wps:cNvCnPr/>
                        <wps:spPr>
                          <a:xfrm>
                            <a:off x="274963" y="1406769"/>
                            <a:ext cx="2025015" cy="7033"/>
                          </a:xfrm>
                          <a:prstGeom prst="straightConnector1">
                            <a:avLst/>
                          </a:prstGeom>
                          <a:ln w="12700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58" name="Connecteur droit 858"/>
                        <wps:cNvCnPr/>
                        <wps:spPr>
                          <a:xfrm>
                            <a:off x="1490630" y="2244969"/>
                            <a:ext cx="0" cy="2128065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rgbClr val="00B050"/>
                            </a:solidFill>
                            <a:prstDash val="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59" name="Connecteur droit avec flèche 859"/>
                        <wps:cNvCnPr/>
                        <wps:spPr>
                          <a:xfrm flipH="1">
                            <a:off x="274417" y="3605172"/>
                            <a:ext cx="2025015" cy="7033"/>
                          </a:xfrm>
                          <a:prstGeom prst="straightConnector1">
                            <a:avLst/>
                          </a:prstGeom>
                          <a:ln w="12700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60" name="Connecteur droit avec flèche 860"/>
                        <wps:cNvCnPr/>
                        <wps:spPr>
                          <a:xfrm>
                            <a:off x="280043" y="2244969"/>
                            <a:ext cx="1201623" cy="7033"/>
                          </a:xfrm>
                          <a:prstGeom prst="straightConnector1">
                            <a:avLst/>
                          </a:prstGeom>
                          <a:ln w="12700">
                            <a:solidFill>
                              <a:srgbClr val="00B05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61" name="Connecteur droit avec flèche 861"/>
                        <wps:cNvCnPr/>
                        <wps:spPr>
                          <a:xfrm flipH="1">
                            <a:off x="274417" y="4365869"/>
                            <a:ext cx="1201623" cy="7033"/>
                          </a:xfrm>
                          <a:prstGeom prst="straightConnector1">
                            <a:avLst/>
                          </a:prstGeom>
                          <a:ln w="12700">
                            <a:solidFill>
                              <a:srgbClr val="00B05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wgp>
                        <wpg:cNvPr id="870" name="Groupe 870"/>
                        <wpg:cNvGrpSpPr/>
                        <wpg:grpSpPr>
                          <a:xfrm>
                            <a:off x="3586982" y="3994981"/>
                            <a:ext cx="985017" cy="1128802"/>
                            <a:chOff x="3523678" y="4062177"/>
                            <a:chExt cx="985017" cy="1128802"/>
                          </a:xfrm>
                        </wpg:grpSpPr>
                        <wps:wsp>
                          <wps:cNvPr id="869" name="Rectangle 869"/>
                          <wps:cNvSpPr/>
                          <wps:spPr>
                            <a:xfrm>
                              <a:off x="3523678" y="4062177"/>
                              <a:ext cx="985017" cy="1128802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868" name="Image 86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669687" y="4175224"/>
                              <a:ext cx="733333" cy="92381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wgp>
                      <wpg:wgp>
                        <wpg:cNvPr id="872" name="Groupe 872"/>
                        <wpg:cNvGrpSpPr/>
                        <wpg:grpSpPr>
                          <a:xfrm>
                            <a:off x="3240114" y="144829"/>
                            <a:ext cx="1331895" cy="967856"/>
                            <a:chOff x="3373450" y="144829"/>
                            <a:chExt cx="1331895" cy="967856"/>
                          </a:xfrm>
                        </wpg:grpSpPr>
                        <wps:wsp>
                          <wps:cNvPr id="865" name="Rectangle 865"/>
                          <wps:cNvSpPr/>
                          <wps:spPr>
                            <a:xfrm>
                              <a:off x="3373450" y="144829"/>
                              <a:ext cx="1331895" cy="967856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871" name="Image 87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5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441346" y="194068"/>
                              <a:ext cx="1250497" cy="883448"/>
                            </a:xfrm>
                            <a:prstGeom prst="rect">
                              <a:avLst/>
                            </a:prstGeom>
                          </pic:spPr>
                        </pic:pic>
                      </wpg:wgp>
                      <wps:wsp>
                        <wps:cNvPr id="873" name="Connecteur droit 873"/>
                        <wps:cNvCnPr/>
                        <wps:spPr>
                          <a:xfrm>
                            <a:off x="2313318" y="1406769"/>
                            <a:ext cx="0" cy="2205436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rgbClr val="FF0000"/>
                            </a:solidFill>
                            <a:prstDash val="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52EA6002" id="Zone de dessin 763" o:spid="_x0000_s1114" editas="canvas" style="width:485.55pt;height:464.3pt;mso-position-horizontal-relative:char;mso-position-vertical-relative:line" coordsize="61658,5896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">
                <v:shape id="_x0000_s1115" type="#_x0000_t75" style="position:absolute;width:61658;height:58966;visibility:visible;mso-wrap-style:square">
                  <v:fill o:detectmouseclick="t"/>
                  <v:path o:connecttype="none"/>
                </v:shape>
                <v:shape id="Picture 107" o:spid="_x0000_s1116" type="#_x0000_t75" style="position:absolute;width:48922;height:5479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">
                  <v:imagedata r:id="rId16" o:title=""/>
                  <v:path arrowok="t"/>
                </v:shape>
                <v:shape id="Zone de texte 801" o:spid="_x0000_s1117" type="#_x0000_t202" style="position:absolute;left:49862;width:11637;height:531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" fillcolor="white [3201]" strokeweight=".5pt">
                  <v:textbox style="layout-flow:vertical">
                    <w:txbxContent>
                      <w:p w:rsidR="00F9418C" w:rsidRPr="00F9418C" w:rsidRDefault="00F9418C" w:rsidP="00F9418C">
                        <w:pPr>
                          <w:jc w:val="center"/>
                        </w:pPr>
                        <w:r w:rsidRPr="00F9418C">
                          <w:t>Pompe de circulation-WILO-Type : STAR ST15/6</w:t>
                        </w:r>
                      </w:p>
                      <w:p w:rsidR="00F9418C" w:rsidRPr="00F9418C" w:rsidRDefault="00F9418C" w:rsidP="00F9418C">
                        <w:pPr>
                          <w:jc w:val="center"/>
                        </w:pPr>
                        <w:r w:rsidRPr="00F9418C">
                          <w:t>Diagramme H (hauteur manométrique en mCE) – Q (débit volumique m</w:t>
                        </w:r>
                        <w:r w:rsidRPr="00F9418C">
                          <w:rPr>
                            <w:vertAlign w:val="superscript"/>
                          </w:rPr>
                          <w:t>3</w:t>
                        </w:r>
                        <w:r w:rsidRPr="00F9418C">
                          <w:t>/h)</w:t>
                        </w:r>
                      </w:p>
                      <w:p w:rsidR="00F9418C" w:rsidRPr="00F9418C" w:rsidRDefault="00F9418C" w:rsidP="00F9418C">
                        <w:pPr>
                          <w:jc w:val="center"/>
                        </w:pPr>
                        <w:r w:rsidRPr="00F9418C">
                          <w:t>Diagramme P</w:t>
                        </w:r>
                        <w:r w:rsidRPr="00F9418C">
                          <w:rPr>
                            <w:vertAlign w:val="subscript"/>
                          </w:rPr>
                          <w:t>abs</w:t>
                        </w:r>
                        <w:r w:rsidRPr="00F9418C">
                          <w:t xml:space="preserve"> (puissance électrique absorbée en kW) – Q (débit volumique en m</w:t>
                        </w:r>
                        <w:r w:rsidRPr="00F9418C">
                          <w:rPr>
                            <w:vertAlign w:val="superscript"/>
                          </w:rPr>
                          <w:t>3</w:t>
                        </w:r>
                        <w:r w:rsidRPr="00F9418C">
                          <w:t>/h)</w:t>
                        </w:r>
                      </w:p>
                    </w:txbxContent>
                  </v:textbox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necteur droit avec flèche 857" o:spid="_x0000_s1118" type="#_x0000_t32" style="position:absolute;left:2749;top:14067;width:20250;height:7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" strokecolor="red" strokeweight="1pt">
                  <v:stroke endarrow="block"/>
                </v:shape>
                <v:line id="Connecteur droit 858" o:spid="_x0000_s1119" style="position:absolute;visibility:visible;mso-wrap-style:square" from="14906,22449" to="14906,437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" strokecolor="#00b050" strokeweight="1pt">
                  <v:stroke dashstyle="dash"/>
                </v:line>
                <v:shape id="Connecteur droit avec flèche 859" o:spid="_x0000_s1120" type="#_x0000_t32" style="position:absolute;left:2744;top:36051;width:20250;height:7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" strokecolor="red" strokeweight="1pt">
                  <v:stroke endarrow="block"/>
                </v:shape>
                <v:shape id="Connecteur droit avec flèche 860" o:spid="_x0000_s1121" type="#_x0000_t32" style="position:absolute;left:2800;top:22449;width:12016;height:7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" strokecolor="#00b050" strokeweight="1pt">
                  <v:stroke endarrow="block"/>
                </v:shape>
                <v:shape id="Connecteur droit avec flèche 861" o:spid="_x0000_s1122" type="#_x0000_t32" style="position:absolute;left:2744;top:43658;width:12016;height:7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" strokecolor="#00b050" strokeweight="1pt">
                  <v:stroke endarrow="block"/>
                </v:shape>
                <v:group id="Groupe 870" o:spid="_x0000_s1123" style="position:absolute;left:35869;top:39949;width:9850;height:11288" coordorigin="35236,40621" coordsize="9850,11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b+PwgAAANw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">
                  <v:rect id="Rectangle 869" o:spid="_x0000_s1124" style="position:absolute;left:35236;top:40621;width:9850;height:112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" fillcolor="white [3212]" strokecolor="black [3213]" strokeweight=".5pt"/>
                  <v:shape id="Image 868" o:spid="_x0000_s1125" type="#_x0000_t75" style="position:absolute;left:36696;top:41752;width:7334;height:92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">
                    <v:imagedata r:id="rId17" o:title=""/>
                    <v:path arrowok="t"/>
                  </v:shape>
                </v:group>
                <v:group id="Groupe 872" o:spid="_x0000_s1126" style="position:absolute;left:32401;top:1448;width:13319;height:9678" coordorigin="33734,1448" coordsize="13318,96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4RjxQAAANw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">
                  <v:rect id="Rectangle 865" o:spid="_x0000_s1127" style="position:absolute;left:33734;top:1448;width:13319;height:96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" fillcolor="white [3212]" strokecolor="black [3213]" strokeweight=".5pt"/>
                  <v:shape id="Image 871" o:spid="_x0000_s1128" type="#_x0000_t75" style="position:absolute;left:34413;top:1940;width:12505;height:88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">
                    <v:imagedata r:id="rId18" o:title=""/>
                    <v:path arrowok="t"/>
                  </v:shape>
                </v:group>
                <v:line id="Connecteur droit 873" o:spid="_x0000_s1129" style="position:absolute;visibility:visible;mso-wrap-style:square" from="23133,14067" to="23133,36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" strokecolor="red" strokeweight="1pt">
                  <v:stroke dashstyle="dash"/>
                </v:line>
                <w10:anchorlock/>
              </v:group>
            </w:pict>
          </mc:Fallback>
        </mc:AlternateContent>
      </w:r>
    </w:p>
    <w:p w:rsidR="00EB7D25" w:rsidRDefault="00EB7D25" w:rsidP="001A6A92">
      <w:pPr>
        <w:jc w:val="center"/>
        <w:sectPr w:rsidR="00EB7D25" w:rsidSect="00E06671">
          <w:footerReference w:type="default" r:id="rId19"/>
          <w:footerReference w:type="first" r:id="rId20"/>
          <w:pgSz w:w="11906" w:h="16838"/>
          <w:pgMar w:top="567" w:right="566" w:bottom="709" w:left="851" w:header="567" w:footer="397" w:gutter="0"/>
          <w:cols w:space="708"/>
          <w:docGrid w:linePitch="360"/>
        </w:sectPr>
      </w:pPr>
    </w:p>
    <w:p w:rsidR="001A6A92" w:rsidRDefault="00EB7D25" w:rsidP="00EB7D25">
      <w:pPr>
        <w:pStyle w:val="Titre1"/>
        <w:numPr>
          <w:ilvl w:val="0"/>
          <w:numId w:val="0"/>
        </w:numPr>
        <w:ind w:left="-426"/>
        <w:jc w:val="center"/>
      </w:pPr>
      <w:r>
        <w:t xml:space="preserve">DR </w:t>
      </w:r>
      <w:r>
        <w:t>3</w:t>
      </w:r>
    </w:p>
    <w:p w:rsidR="003A17E6" w:rsidRPr="00B67957" w:rsidRDefault="00B67957" w:rsidP="00B67957">
      <w:pPr>
        <w:spacing w:after="120"/>
        <w:jc w:val="center"/>
        <w:rPr>
          <w:rFonts w:eastAsia="Arial"/>
          <w:i/>
          <w:spacing w:val="-1"/>
        </w:rPr>
      </w:pPr>
      <w:r w:rsidRPr="00B67957">
        <w:rPr>
          <w:rFonts w:eastAsia="Arial"/>
          <w:i/>
          <w:spacing w:val="-1"/>
        </w:rPr>
        <w:t>Taux</w:t>
      </w:r>
      <w:r w:rsidRPr="00B67957">
        <w:rPr>
          <w:rFonts w:eastAsia="Arial"/>
          <w:i/>
        </w:rPr>
        <w:t xml:space="preserve"> de </w:t>
      </w:r>
      <w:r w:rsidRPr="00B67957">
        <w:rPr>
          <w:rFonts w:eastAsia="Arial"/>
          <w:i/>
          <w:spacing w:val="-1"/>
        </w:rPr>
        <w:t>Couverture</w:t>
      </w:r>
      <w:r w:rsidRPr="00B67957">
        <w:rPr>
          <w:rFonts w:eastAsia="Arial"/>
          <w:i/>
        </w:rPr>
        <w:t xml:space="preserve"> </w:t>
      </w:r>
      <w:r w:rsidRPr="00B67957">
        <w:rPr>
          <w:rFonts w:eastAsia="Arial"/>
          <w:i/>
          <w:spacing w:val="-1"/>
        </w:rPr>
        <w:t>Solaire</w:t>
      </w:r>
      <w:r w:rsidRPr="00B67957">
        <w:rPr>
          <w:rFonts w:eastAsia="Arial"/>
          <w:i/>
          <w:spacing w:val="3"/>
        </w:rPr>
        <w:t xml:space="preserve"> </w:t>
      </w:r>
      <w:r w:rsidRPr="00B67957">
        <w:rPr>
          <w:rFonts w:eastAsia="Arial"/>
          <w:i/>
          <w:spacing w:val="-1"/>
        </w:rPr>
        <w:t>(TCS)</w:t>
      </w:r>
      <w:r>
        <w:rPr>
          <w:rFonts w:eastAsia="Arial"/>
          <w:i/>
          <w:spacing w:val="-1"/>
        </w:rPr>
        <w:t> :</w:t>
      </w:r>
      <w:r w:rsidRPr="00B67957">
        <w:rPr>
          <w:rFonts w:eastAsia="Arial"/>
          <w:i/>
          <w:spacing w:val="-1"/>
        </w:rPr>
        <w:t xml:space="preserve"> </w:t>
      </w:r>
      <w:r w:rsidRPr="00B67957">
        <w:rPr>
          <w:rFonts w:eastAsia="Arial"/>
          <w:i/>
        </w:rPr>
        <w:t>%</w:t>
      </w:r>
      <w:r w:rsidRPr="00B67957">
        <w:rPr>
          <w:rFonts w:eastAsia="Arial"/>
          <w:i/>
          <w:spacing w:val="-1"/>
        </w:rPr>
        <w:t xml:space="preserve"> exprimant </w:t>
      </w:r>
      <w:r w:rsidRPr="00B67957">
        <w:rPr>
          <w:rFonts w:eastAsia="Arial"/>
          <w:i/>
          <w:spacing w:val="-2"/>
        </w:rPr>
        <w:t>la</w:t>
      </w:r>
      <w:r w:rsidRPr="00B67957">
        <w:rPr>
          <w:rFonts w:eastAsia="Arial"/>
          <w:i/>
        </w:rPr>
        <w:t xml:space="preserve"> </w:t>
      </w:r>
      <w:r w:rsidRPr="00B67957">
        <w:rPr>
          <w:rFonts w:eastAsia="Arial"/>
          <w:i/>
          <w:spacing w:val="-1"/>
        </w:rPr>
        <w:t>part</w:t>
      </w:r>
      <w:r w:rsidRPr="00B67957">
        <w:rPr>
          <w:rFonts w:eastAsia="Arial"/>
          <w:i/>
          <w:spacing w:val="2"/>
        </w:rPr>
        <w:t xml:space="preserve"> </w:t>
      </w:r>
      <w:r w:rsidRPr="00B67957">
        <w:rPr>
          <w:rFonts w:eastAsia="Arial"/>
          <w:i/>
          <w:spacing w:val="-1"/>
        </w:rPr>
        <w:t>d’énergie</w:t>
      </w:r>
      <w:r w:rsidRPr="00B67957">
        <w:rPr>
          <w:rFonts w:eastAsia="Arial"/>
          <w:i/>
        </w:rPr>
        <w:t xml:space="preserve"> </w:t>
      </w:r>
      <w:r w:rsidRPr="00B67957">
        <w:rPr>
          <w:rFonts w:eastAsia="Arial"/>
          <w:i/>
          <w:spacing w:val="-1"/>
        </w:rPr>
        <w:t>solaire</w:t>
      </w:r>
      <w:r w:rsidRPr="00B67957">
        <w:rPr>
          <w:rFonts w:eastAsia="Arial"/>
          <w:i/>
        </w:rPr>
        <w:t xml:space="preserve"> par</w:t>
      </w:r>
      <w:r w:rsidRPr="00B67957">
        <w:rPr>
          <w:rFonts w:eastAsia="Arial"/>
          <w:i/>
          <w:spacing w:val="29"/>
        </w:rPr>
        <w:t xml:space="preserve"> </w:t>
      </w:r>
      <w:r w:rsidRPr="00B67957">
        <w:rPr>
          <w:rFonts w:eastAsia="Arial"/>
          <w:i/>
          <w:spacing w:val="-1"/>
        </w:rPr>
        <w:t>rapport</w:t>
      </w:r>
      <w:r w:rsidRPr="00B67957">
        <w:rPr>
          <w:rFonts w:eastAsia="Arial"/>
          <w:i/>
          <w:spacing w:val="2"/>
        </w:rPr>
        <w:t xml:space="preserve"> </w:t>
      </w:r>
      <w:r w:rsidRPr="00B67957">
        <w:rPr>
          <w:rFonts w:eastAsia="Arial"/>
          <w:i/>
        </w:rPr>
        <w:t>au</w:t>
      </w:r>
      <w:r w:rsidRPr="00B67957">
        <w:rPr>
          <w:rFonts w:eastAsia="Arial"/>
          <w:i/>
          <w:spacing w:val="-2"/>
        </w:rPr>
        <w:t xml:space="preserve"> </w:t>
      </w:r>
      <w:r w:rsidRPr="00B67957">
        <w:rPr>
          <w:rFonts w:eastAsia="Arial"/>
          <w:i/>
          <w:spacing w:val="-1"/>
        </w:rPr>
        <w:t>besoin</w:t>
      </w:r>
      <w:r w:rsidRPr="00B67957">
        <w:rPr>
          <w:rFonts w:eastAsia="Arial"/>
          <w:i/>
        </w:rPr>
        <w:t xml:space="preserve"> </w:t>
      </w:r>
      <w:r w:rsidRPr="00B67957">
        <w:rPr>
          <w:rFonts w:eastAsia="Arial"/>
          <w:i/>
          <w:spacing w:val="-1"/>
        </w:rPr>
        <w:t>énergétique</w:t>
      </w:r>
      <w:r w:rsidRPr="00B67957">
        <w:rPr>
          <w:rFonts w:eastAsia="Arial"/>
          <w:i/>
        </w:rPr>
        <w:t xml:space="preserve"> </w:t>
      </w:r>
      <w:r w:rsidRPr="00B67957">
        <w:rPr>
          <w:rFonts w:eastAsia="Arial"/>
          <w:i/>
          <w:spacing w:val="-1"/>
        </w:rPr>
        <w:t>total</w:t>
      </w:r>
    </w:p>
    <w:tbl>
      <w:tblPr>
        <w:tblStyle w:val="TableNormal"/>
        <w:tblW w:w="13544" w:type="dxa"/>
        <w:jc w:val="center"/>
        <w:tblLayout w:type="fixed"/>
        <w:tblLook w:val="01E0" w:firstRow="1" w:lastRow="1" w:firstColumn="1" w:lastColumn="1" w:noHBand="0" w:noVBand="0"/>
      </w:tblPr>
      <w:tblGrid>
        <w:gridCol w:w="2778"/>
        <w:gridCol w:w="624"/>
        <w:gridCol w:w="624"/>
        <w:gridCol w:w="624"/>
        <w:gridCol w:w="624"/>
        <w:gridCol w:w="624"/>
        <w:gridCol w:w="624"/>
        <w:gridCol w:w="1417"/>
        <w:gridCol w:w="567"/>
        <w:gridCol w:w="567"/>
        <w:gridCol w:w="1417"/>
        <w:gridCol w:w="567"/>
        <w:gridCol w:w="1417"/>
        <w:gridCol w:w="1070"/>
      </w:tblGrid>
      <w:tr w:rsidR="00E451CC" w:rsidTr="00E451CC">
        <w:trPr>
          <w:trHeight w:hRule="exact" w:val="475"/>
          <w:jc w:val="center"/>
        </w:trPr>
        <w:tc>
          <w:tcPr>
            <w:tcW w:w="277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EB7D25" w:rsidRPr="0018781A" w:rsidRDefault="00EB7D25" w:rsidP="00682703">
            <w:pPr>
              <w:rPr>
                <w:lang w:val="fr-FR"/>
              </w:rPr>
            </w:pPr>
          </w:p>
        </w:tc>
        <w:tc>
          <w:tcPr>
            <w:tcW w:w="6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Jan</w:t>
            </w:r>
          </w:p>
        </w:tc>
        <w:tc>
          <w:tcPr>
            <w:tcW w:w="624" w:type="dxa"/>
            <w:tcBorders>
              <w:top w:val="single" w:sz="8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Fév</w:t>
            </w:r>
          </w:p>
        </w:tc>
        <w:tc>
          <w:tcPr>
            <w:tcW w:w="624" w:type="dxa"/>
            <w:tcBorders>
              <w:top w:val="single" w:sz="8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Mars</w:t>
            </w:r>
          </w:p>
        </w:tc>
        <w:tc>
          <w:tcPr>
            <w:tcW w:w="624" w:type="dxa"/>
            <w:tcBorders>
              <w:top w:val="single" w:sz="8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Avr</w:t>
            </w:r>
          </w:p>
        </w:tc>
        <w:tc>
          <w:tcPr>
            <w:tcW w:w="624" w:type="dxa"/>
            <w:tcBorders>
              <w:top w:val="single" w:sz="8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Mai</w:t>
            </w:r>
          </w:p>
        </w:tc>
        <w:tc>
          <w:tcPr>
            <w:tcW w:w="624" w:type="dxa"/>
            <w:tcBorders>
              <w:top w:val="single" w:sz="8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Juin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Juill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Août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Sept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Oct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Nov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5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Déc</w:t>
            </w:r>
          </w:p>
        </w:tc>
        <w:tc>
          <w:tcPr>
            <w:tcW w:w="10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D25" w:rsidRPr="00D10101" w:rsidRDefault="00EB7D25" w:rsidP="00682703">
            <w:pPr>
              <w:pStyle w:val="TableParagraph"/>
              <w:spacing w:before="132"/>
              <w:ind w:left="262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TOTAL</w:t>
            </w:r>
          </w:p>
        </w:tc>
      </w:tr>
      <w:tr w:rsidR="00E451CC" w:rsidTr="00E451CC">
        <w:trPr>
          <w:trHeight w:val="567"/>
          <w:jc w:val="center"/>
        </w:trPr>
        <w:tc>
          <w:tcPr>
            <w:tcW w:w="2778" w:type="dxa"/>
            <w:tcBorders>
              <w:top w:val="single" w:sz="8" w:space="0" w:color="000000"/>
              <w:left w:val="single" w:sz="8" w:space="0" w:color="000000"/>
              <w:bottom w:val="single" w:sz="5" w:space="0" w:color="000000"/>
              <w:right w:val="single" w:sz="8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jc w:val="center"/>
              <w:rPr>
                <w:rFonts w:ascii="Times New Roman" w:hAnsi="Times New Roman" w:cs="Times New Roman"/>
                <w:spacing w:val="-1"/>
                <w:sz w:val="24"/>
                <w:szCs w:val="24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4"/>
                <w:szCs w:val="24"/>
                <w:lang w:val="fr-FR"/>
              </w:rPr>
              <w:t>Besoin énerg. total (kWh)</w:t>
            </w:r>
          </w:p>
        </w:tc>
        <w:tc>
          <w:tcPr>
            <w:tcW w:w="624" w:type="dxa"/>
            <w:tcBorders>
              <w:top w:val="single" w:sz="8" w:space="0" w:color="000000"/>
              <w:left w:val="single" w:sz="8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267</w:t>
            </w:r>
          </w:p>
        </w:tc>
        <w:tc>
          <w:tcPr>
            <w:tcW w:w="624" w:type="dxa"/>
            <w:tcBorders>
              <w:top w:val="single" w:sz="8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239</w:t>
            </w:r>
          </w:p>
        </w:tc>
        <w:tc>
          <w:tcPr>
            <w:tcW w:w="624" w:type="dxa"/>
            <w:tcBorders>
              <w:top w:val="single" w:sz="8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254</w:t>
            </w:r>
          </w:p>
        </w:tc>
        <w:tc>
          <w:tcPr>
            <w:tcW w:w="624" w:type="dxa"/>
            <w:tcBorders>
              <w:top w:val="single" w:sz="8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238</w:t>
            </w:r>
          </w:p>
        </w:tc>
        <w:tc>
          <w:tcPr>
            <w:tcW w:w="624" w:type="dxa"/>
            <w:tcBorders>
              <w:top w:val="single" w:sz="8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236</w:t>
            </w:r>
          </w:p>
        </w:tc>
        <w:tc>
          <w:tcPr>
            <w:tcW w:w="624" w:type="dxa"/>
            <w:tcBorders>
              <w:top w:val="single" w:sz="8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219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223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111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224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242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247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264</w:t>
            </w:r>
          </w:p>
        </w:tc>
        <w:tc>
          <w:tcPr>
            <w:tcW w:w="1070" w:type="dxa"/>
            <w:tcBorders>
              <w:top w:val="single" w:sz="8" w:space="0" w:color="000000"/>
              <w:left w:val="single" w:sz="8" w:space="0" w:color="000000"/>
              <w:bottom w:val="single" w:sz="5" w:space="0" w:color="000000"/>
              <w:right w:val="single" w:sz="8" w:space="0" w:color="000000"/>
            </w:tcBorders>
            <w:vAlign w:val="center"/>
          </w:tcPr>
          <w:p w:rsidR="00EB7D25" w:rsidRPr="00D10101" w:rsidRDefault="00EB7D25" w:rsidP="00E451CC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2764</w:t>
            </w:r>
          </w:p>
        </w:tc>
      </w:tr>
      <w:tr w:rsidR="00E451CC" w:rsidTr="00E451CC">
        <w:trPr>
          <w:trHeight w:val="567"/>
          <w:jc w:val="center"/>
        </w:trPr>
        <w:tc>
          <w:tcPr>
            <w:tcW w:w="2778" w:type="dxa"/>
            <w:tcBorders>
              <w:top w:val="single" w:sz="5" w:space="0" w:color="000000"/>
              <w:left w:val="single" w:sz="8" w:space="0" w:color="000000"/>
              <w:bottom w:val="single" w:sz="5" w:space="0" w:color="000000"/>
              <w:right w:val="single" w:sz="8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jc w:val="center"/>
              <w:rPr>
                <w:rFonts w:ascii="Times New Roman" w:hAnsi="Times New Roman" w:cs="Times New Roman"/>
                <w:spacing w:val="-1"/>
                <w:sz w:val="24"/>
                <w:szCs w:val="24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4"/>
                <w:szCs w:val="24"/>
                <w:lang w:val="fr-FR"/>
              </w:rPr>
              <w:t>Énergie solaire fournie (kWh)</w:t>
            </w:r>
          </w:p>
        </w:tc>
        <w:tc>
          <w:tcPr>
            <w:tcW w:w="624" w:type="dxa"/>
            <w:tcBorders>
              <w:top w:val="single" w:sz="5" w:space="0" w:color="000000"/>
              <w:left w:val="single" w:sz="8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75</w:t>
            </w:r>
          </w:p>
        </w:tc>
        <w:tc>
          <w:tcPr>
            <w:tcW w:w="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123</w:t>
            </w:r>
          </w:p>
        </w:tc>
        <w:tc>
          <w:tcPr>
            <w:tcW w:w="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198</w:t>
            </w:r>
          </w:p>
        </w:tc>
        <w:tc>
          <w:tcPr>
            <w:tcW w:w="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240</w:t>
            </w:r>
          </w:p>
        </w:tc>
        <w:tc>
          <w:tcPr>
            <w:tcW w:w="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272</w:t>
            </w:r>
          </w:p>
        </w:tc>
        <w:tc>
          <w:tcPr>
            <w:tcW w:w="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284</w:t>
            </w:r>
          </w:p>
        </w:tc>
        <w:tc>
          <w:tcPr>
            <w:tcW w:w="14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326</w:t>
            </w:r>
          </w:p>
        </w:tc>
        <w:tc>
          <w:tcPr>
            <w:tcW w:w="5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288</w:t>
            </w:r>
          </w:p>
        </w:tc>
        <w:tc>
          <w:tcPr>
            <w:tcW w:w="5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234</w:t>
            </w:r>
          </w:p>
        </w:tc>
        <w:tc>
          <w:tcPr>
            <w:tcW w:w="14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165</w:t>
            </w:r>
          </w:p>
        </w:tc>
        <w:tc>
          <w:tcPr>
            <w:tcW w:w="5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80</w:t>
            </w:r>
          </w:p>
        </w:tc>
        <w:tc>
          <w:tcPr>
            <w:tcW w:w="14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48</w:t>
            </w:r>
          </w:p>
        </w:tc>
        <w:tc>
          <w:tcPr>
            <w:tcW w:w="1070" w:type="dxa"/>
            <w:tcBorders>
              <w:top w:val="single" w:sz="5" w:space="0" w:color="000000"/>
              <w:left w:val="single" w:sz="8" w:space="0" w:color="000000"/>
              <w:bottom w:val="single" w:sz="5" w:space="0" w:color="000000"/>
              <w:right w:val="single" w:sz="8" w:space="0" w:color="000000"/>
            </w:tcBorders>
            <w:vAlign w:val="center"/>
          </w:tcPr>
          <w:p w:rsidR="00EB7D25" w:rsidRPr="00D10101" w:rsidRDefault="00EB7D25" w:rsidP="00E451CC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2333</w:t>
            </w:r>
          </w:p>
        </w:tc>
      </w:tr>
      <w:tr w:rsidR="00E451CC" w:rsidTr="00E451CC">
        <w:trPr>
          <w:trHeight w:hRule="exact" w:val="907"/>
          <w:jc w:val="center"/>
        </w:trPr>
        <w:tc>
          <w:tcPr>
            <w:tcW w:w="2778" w:type="dxa"/>
            <w:tcBorders>
              <w:top w:val="single" w:sz="5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jc w:val="center"/>
              <w:rPr>
                <w:rFonts w:ascii="Times New Roman" w:hAnsi="Times New Roman" w:cs="Times New Roman"/>
                <w:spacing w:val="-1"/>
                <w:sz w:val="24"/>
                <w:szCs w:val="24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4"/>
                <w:szCs w:val="24"/>
                <w:lang w:val="fr-FR"/>
              </w:rPr>
              <w:t>Taux de Couv. Solaire(%)</w:t>
            </w:r>
          </w:p>
        </w:tc>
        <w:tc>
          <w:tcPr>
            <w:tcW w:w="624" w:type="dxa"/>
            <w:tcBorders>
              <w:top w:val="single" w:sz="5" w:space="0" w:color="000000"/>
              <w:left w:val="single" w:sz="8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28,1</w:t>
            </w:r>
          </w:p>
        </w:tc>
        <w:tc>
          <w:tcPr>
            <w:tcW w:w="624" w:type="dxa"/>
            <w:tcBorders>
              <w:top w:val="single" w:sz="5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51,5</w:t>
            </w:r>
          </w:p>
        </w:tc>
        <w:tc>
          <w:tcPr>
            <w:tcW w:w="624" w:type="dxa"/>
            <w:tcBorders>
              <w:top w:val="single" w:sz="5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79</w:t>
            </w:r>
          </w:p>
        </w:tc>
        <w:tc>
          <w:tcPr>
            <w:tcW w:w="624" w:type="dxa"/>
            <w:tcBorders>
              <w:top w:val="single" w:sz="5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100</w:t>
            </w:r>
          </w:p>
        </w:tc>
        <w:tc>
          <w:tcPr>
            <w:tcW w:w="624" w:type="dxa"/>
            <w:tcBorders>
              <w:top w:val="single" w:sz="5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100</w:t>
            </w:r>
          </w:p>
        </w:tc>
        <w:tc>
          <w:tcPr>
            <w:tcW w:w="624" w:type="dxa"/>
            <w:tcBorders>
              <w:top w:val="single" w:sz="5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100</w:t>
            </w:r>
          </w:p>
        </w:tc>
        <w:tc>
          <w:tcPr>
            <w:tcW w:w="1417" w:type="dxa"/>
            <w:tcBorders>
              <w:top w:val="single" w:sz="5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b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b/>
                <w:color w:val="FF0000"/>
                <w:spacing w:val="-1"/>
                <w:sz w:val="20"/>
                <w:szCs w:val="20"/>
                <w:lang w:val="fr-FR"/>
              </w:rPr>
              <w:t>100</w:t>
            </w:r>
          </w:p>
        </w:tc>
        <w:tc>
          <w:tcPr>
            <w:tcW w:w="567" w:type="dxa"/>
            <w:tcBorders>
              <w:top w:val="single" w:sz="5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100</w:t>
            </w:r>
          </w:p>
        </w:tc>
        <w:tc>
          <w:tcPr>
            <w:tcW w:w="567" w:type="dxa"/>
            <w:tcBorders>
              <w:top w:val="single" w:sz="5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100</w:t>
            </w:r>
          </w:p>
        </w:tc>
        <w:tc>
          <w:tcPr>
            <w:tcW w:w="1417" w:type="dxa"/>
            <w:tcBorders>
              <w:top w:val="single" w:sz="5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EB7D25" w:rsidRPr="00E451CC" w:rsidRDefault="00B26BD4" w:rsidP="00E451CC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b/>
                <w:color w:val="FF0000"/>
                <w:spacing w:val="-1"/>
                <w:sz w:val="16"/>
                <w:szCs w:val="16"/>
                <w:lang w:val="fr-FR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 w:cs="Times New Roman"/>
                        <w:b/>
                        <w:i/>
                        <w:color w:val="FF0000"/>
                        <w:spacing w:val="-1"/>
                        <w:sz w:val="16"/>
                        <w:szCs w:val="16"/>
                        <w:lang w:val="fr-FR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 w:cs="Times New Roman"/>
                        <w:color w:val="FF0000"/>
                        <w:spacing w:val="-1"/>
                        <w:sz w:val="16"/>
                        <w:szCs w:val="16"/>
                        <w:lang w:val="fr-FR"/>
                      </w:rPr>
                      <m:t>165.100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 w:cs="Times New Roman"/>
                        <w:color w:val="FF0000"/>
                        <w:spacing w:val="-1"/>
                        <w:sz w:val="16"/>
                        <w:szCs w:val="16"/>
                        <w:lang w:val="fr-FR"/>
                      </w:rPr>
                      <m:t>242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hAnsi="Cambria Math" w:cs="Times New Roman"/>
                    <w:color w:val="FF0000"/>
                    <w:spacing w:val="-1"/>
                    <w:sz w:val="16"/>
                    <w:szCs w:val="16"/>
                    <w:lang w:val="fr-FR"/>
                  </w:rPr>
                  <m:t>=68,18</m:t>
                </m:r>
              </m:oMath>
            </m:oMathPara>
          </w:p>
        </w:tc>
        <w:tc>
          <w:tcPr>
            <w:tcW w:w="567" w:type="dxa"/>
            <w:tcBorders>
              <w:top w:val="single" w:sz="5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32,4</w:t>
            </w:r>
          </w:p>
        </w:tc>
        <w:tc>
          <w:tcPr>
            <w:tcW w:w="1417" w:type="dxa"/>
            <w:tcBorders>
              <w:top w:val="single" w:sz="5" w:space="0" w:color="000000"/>
              <w:left w:val="single" w:sz="5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EB7D25" w:rsidRPr="00E451CC" w:rsidRDefault="00E451CC" w:rsidP="00E451CC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b/>
                <w:color w:val="FF0000"/>
                <w:spacing w:val="-1"/>
                <w:sz w:val="16"/>
                <w:szCs w:val="16"/>
                <w:lang w:val="fr-FR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 w:cs="Times New Roman"/>
                        <w:b/>
                        <w:i/>
                        <w:color w:val="FF0000"/>
                        <w:spacing w:val="-1"/>
                        <w:sz w:val="16"/>
                        <w:szCs w:val="16"/>
                        <w:lang w:val="fr-FR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 w:cs="Times New Roman"/>
                        <w:color w:val="FF0000"/>
                        <w:spacing w:val="-1"/>
                        <w:sz w:val="16"/>
                        <w:szCs w:val="16"/>
                        <w:lang w:val="fr-FR"/>
                      </w:rPr>
                      <m:t>48</m:t>
                    </m:r>
                    <m:r>
                      <m:rPr>
                        <m:sty m:val="bi"/>
                      </m:rPr>
                      <w:rPr>
                        <w:rFonts w:ascii="Cambria Math" w:hAnsi="Cambria Math" w:cs="Times New Roman"/>
                        <w:color w:val="FF0000"/>
                        <w:spacing w:val="-1"/>
                        <w:sz w:val="16"/>
                        <w:szCs w:val="16"/>
                        <w:lang w:val="fr-FR"/>
                      </w:rPr>
                      <m:t>.100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 w:cs="Times New Roman"/>
                        <w:color w:val="FF0000"/>
                        <w:spacing w:val="-1"/>
                        <w:sz w:val="16"/>
                        <w:szCs w:val="16"/>
                        <w:lang w:val="fr-FR"/>
                      </w:rPr>
                      <m:t>2</m:t>
                    </m:r>
                    <m:r>
                      <m:rPr>
                        <m:sty m:val="bi"/>
                      </m:rPr>
                      <w:rPr>
                        <w:rFonts w:ascii="Cambria Math" w:hAnsi="Cambria Math" w:cs="Times New Roman"/>
                        <w:color w:val="FF0000"/>
                        <w:spacing w:val="-1"/>
                        <w:sz w:val="16"/>
                        <w:szCs w:val="16"/>
                        <w:lang w:val="fr-FR"/>
                      </w:rPr>
                      <m:t>64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hAnsi="Cambria Math" w:cs="Times New Roman"/>
                    <w:color w:val="FF0000"/>
                    <w:spacing w:val="-1"/>
                    <w:sz w:val="16"/>
                    <w:szCs w:val="16"/>
                    <w:lang w:val="fr-FR"/>
                  </w:rPr>
                  <m:t>=</m:t>
                </m:r>
                <m:r>
                  <m:rPr>
                    <m:sty m:val="bi"/>
                  </m:rPr>
                  <w:rPr>
                    <w:rFonts w:ascii="Cambria Math" w:hAnsi="Cambria Math" w:cs="Times New Roman"/>
                    <w:color w:val="FF0000"/>
                    <w:spacing w:val="-1"/>
                    <w:sz w:val="16"/>
                    <w:szCs w:val="16"/>
                    <w:lang w:val="fr-FR"/>
                  </w:rPr>
                  <m:t>1</m:t>
                </m:r>
                <m:r>
                  <m:rPr>
                    <m:sty m:val="bi"/>
                  </m:rPr>
                  <w:rPr>
                    <w:rFonts w:ascii="Cambria Math" w:hAnsi="Cambria Math" w:cs="Times New Roman"/>
                    <w:color w:val="FF0000"/>
                    <w:spacing w:val="-1"/>
                    <w:sz w:val="16"/>
                    <w:szCs w:val="16"/>
                    <w:lang w:val="fr-FR"/>
                  </w:rPr>
                  <m:t>8,18</m:t>
                </m:r>
              </m:oMath>
            </m:oMathPara>
          </w:p>
        </w:tc>
        <w:tc>
          <w:tcPr>
            <w:tcW w:w="1070" w:type="dxa"/>
            <w:tcBorders>
              <w:top w:val="single" w:sz="5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EB7D25" w:rsidRPr="00D10101" w:rsidRDefault="00EB7D25" w:rsidP="00E451CC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73</w:t>
            </w:r>
          </w:p>
        </w:tc>
      </w:tr>
      <w:tr w:rsidR="00E451CC" w:rsidTr="00E451CC">
        <w:trPr>
          <w:trHeight w:hRule="exact" w:val="907"/>
          <w:jc w:val="center"/>
        </w:trPr>
        <w:tc>
          <w:tcPr>
            <w:tcW w:w="27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jc w:val="center"/>
              <w:rPr>
                <w:rFonts w:ascii="Times New Roman" w:hAnsi="Times New Roman" w:cs="Times New Roman"/>
                <w:spacing w:val="-1"/>
                <w:sz w:val="24"/>
                <w:szCs w:val="24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4"/>
                <w:szCs w:val="24"/>
                <w:lang w:val="fr-FR"/>
              </w:rPr>
              <w:t>Énergie d'appoint nécessaire (kWh)</w:t>
            </w:r>
          </w:p>
        </w:tc>
        <w:tc>
          <w:tcPr>
            <w:tcW w:w="6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192</w:t>
            </w:r>
          </w:p>
        </w:tc>
        <w:tc>
          <w:tcPr>
            <w:tcW w:w="624" w:type="dxa"/>
            <w:tcBorders>
              <w:top w:val="single" w:sz="8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116</w:t>
            </w:r>
          </w:p>
        </w:tc>
        <w:tc>
          <w:tcPr>
            <w:tcW w:w="624" w:type="dxa"/>
            <w:tcBorders>
              <w:top w:val="single" w:sz="8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ind w:right="290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56</w:t>
            </w:r>
          </w:p>
        </w:tc>
        <w:tc>
          <w:tcPr>
            <w:tcW w:w="624" w:type="dxa"/>
            <w:tcBorders>
              <w:top w:val="single" w:sz="8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ind w:right="1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0</w:t>
            </w:r>
          </w:p>
        </w:tc>
        <w:tc>
          <w:tcPr>
            <w:tcW w:w="624" w:type="dxa"/>
            <w:tcBorders>
              <w:top w:val="single" w:sz="8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0</w:t>
            </w:r>
          </w:p>
        </w:tc>
        <w:tc>
          <w:tcPr>
            <w:tcW w:w="624" w:type="dxa"/>
            <w:tcBorders>
              <w:top w:val="single" w:sz="8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ind w:right="3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0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EB7D25" w:rsidRPr="00EB7D25" w:rsidRDefault="00EB7D25" w:rsidP="00682703">
            <w:pPr>
              <w:pStyle w:val="TableParagraph"/>
              <w:spacing w:before="132"/>
              <w:ind w:right="1"/>
              <w:jc w:val="center"/>
              <w:rPr>
                <w:rFonts w:ascii="Times New Roman" w:hAnsi="Times New Roman" w:cs="Times New Roman"/>
                <w:b/>
                <w:spacing w:val="-1"/>
                <w:sz w:val="20"/>
                <w:szCs w:val="20"/>
                <w:lang w:val="fr-FR"/>
              </w:rPr>
            </w:pPr>
            <w:r w:rsidRPr="00EB7D25">
              <w:rPr>
                <w:rFonts w:ascii="Times New Roman" w:hAnsi="Times New Roman" w:cs="Times New Roman"/>
                <w:b/>
                <w:color w:val="FF0000"/>
                <w:spacing w:val="-1"/>
                <w:sz w:val="20"/>
                <w:szCs w:val="20"/>
                <w:lang w:val="fr-FR"/>
              </w:rPr>
              <w:t>0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ind w:right="1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0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ind w:right="4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0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EB7D25" w:rsidRPr="00EB7D25" w:rsidRDefault="00E451CC" w:rsidP="00E451CC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b/>
                <w:spacing w:val="-1"/>
                <w:sz w:val="20"/>
                <w:szCs w:val="20"/>
                <w:lang w:val="fr-FR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 w:cs="Times New Roman"/>
                    <w:color w:val="FF0000"/>
                    <w:spacing w:val="-1"/>
                    <w:sz w:val="16"/>
                    <w:szCs w:val="16"/>
                    <w:lang w:val="fr-FR"/>
                  </w:rPr>
                  <m:t>242</m:t>
                </m:r>
                <m:r>
                  <m:rPr>
                    <m:sty m:val="bi"/>
                  </m:rPr>
                  <w:rPr>
                    <w:rFonts w:ascii="Cambria Math" w:hAnsi="Cambria Math" w:cs="Times New Roman"/>
                    <w:color w:val="FF0000"/>
                    <w:spacing w:val="-1"/>
                    <w:sz w:val="16"/>
                    <w:szCs w:val="16"/>
                    <w:lang w:val="fr-FR"/>
                  </w:rPr>
                  <m:t>-165</m:t>
                </m:r>
                <m:r>
                  <m:rPr>
                    <m:sty m:val="bi"/>
                  </m:rPr>
                  <w:rPr>
                    <w:rFonts w:ascii="Cambria Math" w:hAnsi="Cambria Math" w:cs="Times New Roman"/>
                    <w:color w:val="FF0000"/>
                    <w:spacing w:val="-1"/>
                    <w:sz w:val="16"/>
                    <w:szCs w:val="16"/>
                    <w:lang w:val="fr-FR"/>
                  </w:rPr>
                  <m:t>=</m:t>
                </m:r>
                <m:r>
                  <m:rPr>
                    <m:sty m:val="bi"/>
                  </m:rPr>
                  <w:rPr>
                    <w:rFonts w:ascii="Cambria Math" w:hAnsi="Cambria Math" w:cs="Times New Roman"/>
                    <w:color w:val="FF0000"/>
                    <w:spacing w:val="-1"/>
                    <w:sz w:val="16"/>
                    <w:szCs w:val="16"/>
                    <w:lang w:val="fr-FR"/>
                  </w:rPr>
                  <m:t>77</m:t>
                </m:r>
              </m:oMath>
            </m:oMathPara>
          </w:p>
        </w:tc>
        <w:tc>
          <w:tcPr>
            <w:tcW w:w="567" w:type="dxa"/>
            <w:tcBorders>
              <w:top w:val="single" w:sz="8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167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5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EB7D25" w:rsidRPr="00EB7D25" w:rsidRDefault="00E451CC" w:rsidP="00E451CC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b/>
                <w:color w:val="FF0000"/>
                <w:spacing w:val="-1"/>
                <w:sz w:val="20"/>
                <w:szCs w:val="20"/>
                <w:lang w:val="fr-FR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 w:cs="Times New Roman"/>
                    <w:color w:val="FF0000"/>
                    <w:spacing w:val="-1"/>
                    <w:sz w:val="16"/>
                    <w:szCs w:val="16"/>
                    <w:lang w:val="fr-FR"/>
                  </w:rPr>
                  <m:t>264</m:t>
                </m:r>
                <m:r>
                  <m:rPr>
                    <m:sty m:val="bi"/>
                  </m:rPr>
                  <w:rPr>
                    <w:rFonts w:ascii="Cambria Math" w:hAnsi="Cambria Math" w:cs="Times New Roman"/>
                    <w:color w:val="FF0000"/>
                    <w:spacing w:val="-1"/>
                    <w:sz w:val="16"/>
                    <w:szCs w:val="16"/>
                    <w:lang w:val="fr-FR"/>
                  </w:rPr>
                  <m:t>-</m:t>
                </m:r>
                <m:r>
                  <m:rPr>
                    <m:sty m:val="bi"/>
                  </m:rPr>
                  <w:rPr>
                    <w:rFonts w:ascii="Cambria Math" w:hAnsi="Cambria Math" w:cs="Times New Roman"/>
                    <w:color w:val="FF0000"/>
                    <w:spacing w:val="-1"/>
                    <w:sz w:val="16"/>
                    <w:szCs w:val="16"/>
                    <w:lang w:val="fr-FR"/>
                  </w:rPr>
                  <m:t>48</m:t>
                </m:r>
                <m:r>
                  <m:rPr>
                    <m:sty m:val="bi"/>
                  </m:rPr>
                  <w:rPr>
                    <w:rFonts w:ascii="Cambria Math" w:hAnsi="Cambria Math" w:cs="Times New Roman"/>
                    <w:color w:val="FF0000"/>
                    <w:spacing w:val="-1"/>
                    <w:sz w:val="16"/>
                    <w:szCs w:val="16"/>
                    <w:lang w:val="fr-FR"/>
                  </w:rPr>
                  <m:t>=</m:t>
                </m:r>
                <m:r>
                  <m:rPr>
                    <m:sty m:val="bi"/>
                  </m:rPr>
                  <w:rPr>
                    <w:rFonts w:ascii="Cambria Math" w:hAnsi="Cambria Math" w:cs="Times New Roman"/>
                    <w:color w:val="FF0000"/>
                    <w:spacing w:val="-1"/>
                    <w:sz w:val="16"/>
                    <w:szCs w:val="16"/>
                    <w:lang w:val="fr-FR"/>
                  </w:rPr>
                  <m:t>216</m:t>
                </m:r>
              </m:oMath>
            </m:oMathPara>
          </w:p>
        </w:tc>
        <w:tc>
          <w:tcPr>
            <w:tcW w:w="10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EB7D25" w:rsidRPr="00D10101" w:rsidRDefault="00EB7D25" w:rsidP="00E451CC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824</w:t>
            </w:r>
          </w:p>
        </w:tc>
      </w:tr>
    </w:tbl>
    <w:p w:rsidR="003A17E6" w:rsidRDefault="003A17E6" w:rsidP="00C66FD5"/>
    <w:p w:rsidR="003A17E6" w:rsidRDefault="003A17E6" w:rsidP="00C66FD5"/>
    <w:p w:rsidR="003A17E6" w:rsidRDefault="003A17E6" w:rsidP="00C66FD5"/>
    <w:p w:rsidR="003A17E6" w:rsidRDefault="003A17E6" w:rsidP="00C66FD5"/>
    <w:p w:rsidR="003A17E6" w:rsidRDefault="003A17E6" w:rsidP="00C66FD5"/>
    <w:p w:rsidR="003A17E6" w:rsidRDefault="003A17E6" w:rsidP="00C66FD5"/>
    <w:p w:rsidR="003A17E6" w:rsidRDefault="003A17E6" w:rsidP="00C66FD5"/>
    <w:p w:rsidR="003A17E6" w:rsidRDefault="003A17E6" w:rsidP="00C66FD5"/>
    <w:p w:rsidR="003A17E6" w:rsidRDefault="003A17E6" w:rsidP="00C66FD5"/>
    <w:p w:rsidR="003A17E6" w:rsidRDefault="003A17E6" w:rsidP="00C66FD5">
      <w:bookmarkStart w:id="0" w:name="_GoBack"/>
      <w:bookmarkEnd w:id="0"/>
    </w:p>
    <w:sectPr w:rsidR="003A17E6" w:rsidSect="002870EA">
      <w:pgSz w:w="16838" w:h="11906" w:orient="landscape"/>
      <w:pgMar w:top="851" w:right="567" w:bottom="566" w:left="709" w:header="567" w:footer="3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4033D" w:rsidRDefault="0074033D" w:rsidP="00F53254">
      <w:r>
        <w:separator/>
      </w:r>
    </w:p>
  </w:endnote>
  <w:endnote w:type="continuationSeparator" w:id="0">
    <w:p w:rsidR="0074033D" w:rsidRDefault="0074033D" w:rsidP="00F532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20002A87" w:usb1="00000000" w:usb2="00000000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Amandine">
    <w:charset w:val="00"/>
    <w:family w:val="auto"/>
    <w:pitch w:val="variable"/>
    <w:sig w:usb0="80000003" w:usb1="00000000" w:usb2="00000000" w:usb3="00000000" w:csb0="00000001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510A9" w:rsidRPr="008F3E55" w:rsidRDefault="00EB63E6" w:rsidP="005A2F5B">
    <w:pPr>
      <w:tabs>
        <w:tab w:val="center" w:pos="5220"/>
        <w:tab w:val="left" w:pos="9639"/>
      </w:tabs>
      <w:jc w:val="left"/>
      <w:rPr>
        <w:rFonts w:eastAsia="Times New Roman"/>
        <w:sz w:val="20"/>
        <w:szCs w:val="20"/>
        <w:lang w:eastAsia="fr-FR"/>
      </w:rPr>
    </w:pPr>
    <w:r>
      <w:rPr>
        <w:sz w:val="20"/>
        <w:szCs w:val="20"/>
      </w:rPr>
      <w:t>Activité</w:t>
    </w:r>
    <w:r w:rsidRPr="006F3ED2">
      <w:rPr>
        <w:sz w:val="20"/>
        <w:szCs w:val="20"/>
      </w:rPr>
      <w:t xml:space="preserve"> </w:t>
    </w:r>
    <w:r>
      <w:rPr>
        <w:sz w:val="20"/>
        <w:szCs w:val="20"/>
      </w:rPr>
      <w:t xml:space="preserve">3 : </w:t>
    </w:r>
    <w:r w:rsidRPr="0000692C">
      <w:rPr>
        <w:sz w:val="20"/>
        <w:szCs w:val="20"/>
      </w:rPr>
      <w:t>Chauffe-eau solaire individuel</w:t>
    </w:r>
    <w:r w:rsidR="003510A9">
      <w:rPr>
        <w:sz w:val="20"/>
        <w:szCs w:val="20"/>
      </w:rPr>
      <w:tab/>
    </w:r>
    <w:r w:rsidR="003510A9" w:rsidRPr="008F3E55">
      <w:rPr>
        <w:b/>
        <w:sz w:val="20"/>
        <w:szCs w:val="20"/>
      </w:rPr>
      <w:t>- SEQ</w:t>
    </w:r>
    <w:r w:rsidR="000B4D82">
      <w:rPr>
        <w:b/>
        <w:sz w:val="20"/>
        <w:szCs w:val="20"/>
      </w:rPr>
      <w:t>4</w:t>
    </w:r>
    <w:r w:rsidR="003510A9" w:rsidRPr="008F3E55">
      <w:rPr>
        <w:b/>
        <w:sz w:val="20"/>
        <w:szCs w:val="20"/>
      </w:rPr>
      <w:t xml:space="preserve"> : </w:t>
    </w:r>
    <w:r w:rsidR="000B4D82">
      <w:rPr>
        <w:b/>
        <w:sz w:val="20"/>
        <w:szCs w:val="20"/>
      </w:rPr>
      <w:t>-</w:t>
    </w:r>
    <w:r w:rsidR="000B4D82" w:rsidRPr="000B4D82">
      <w:rPr>
        <w:b/>
        <w:sz w:val="20"/>
        <w:szCs w:val="20"/>
      </w:rPr>
      <w:t>Maison Intelligente</w:t>
    </w:r>
    <w:r w:rsidR="003510A9" w:rsidRPr="008F3E55">
      <w:rPr>
        <w:b/>
        <w:sz w:val="20"/>
        <w:szCs w:val="20"/>
      </w:rPr>
      <w:t>-</w:t>
    </w:r>
    <w:r w:rsidR="003510A9" w:rsidRPr="00794FF9">
      <w:rPr>
        <w:sz w:val="20"/>
        <w:szCs w:val="20"/>
      </w:rPr>
      <w:tab/>
    </w:r>
    <w:sdt>
      <w:sdtPr>
        <w:rPr>
          <w:rFonts w:eastAsia="Times New Roman"/>
          <w:sz w:val="20"/>
          <w:szCs w:val="20"/>
          <w:lang w:eastAsia="fr-FR"/>
        </w:rPr>
        <w:id w:val="39724638"/>
        <w:docPartObj>
          <w:docPartGallery w:val="Page Numbers (Top of Page)"/>
          <w:docPartUnique/>
        </w:docPartObj>
      </w:sdtPr>
      <w:sdtEndPr/>
      <w:sdtContent>
        <w:r w:rsidR="003510A9" w:rsidRPr="00794FF9">
          <w:rPr>
            <w:rFonts w:eastAsia="Times New Roman"/>
            <w:sz w:val="20"/>
            <w:szCs w:val="20"/>
            <w:lang w:eastAsia="fr-FR"/>
          </w:rPr>
          <w:t xml:space="preserve">Page </w:t>
        </w:r>
        <w:r w:rsidR="003510A9" w:rsidRPr="00794FF9">
          <w:rPr>
            <w:rFonts w:eastAsia="Times New Roman"/>
            <w:sz w:val="20"/>
            <w:szCs w:val="20"/>
            <w:lang w:eastAsia="fr-FR"/>
          </w:rPr>
          <w:fldChar w:fldCharType="begin"/>
        </w:r>
        <w:r w:rsidR="003510A9" w:rsidRPr="00794FF9">
          <w:rPr>
            <w:rFonts w:eastAsia="Times New Roman"/>
            <w:sz w:val="20"/>
            <w:szCs w:val="20"/>
            <w:lang w:eastAsia="fr-FR"/>
          </w:rPr>
          <w:instrText xml:space="preserve"> PAGE </w:instrText>
        </w:r>
        <w:r w:rsidR="003510A9" w:rsidRPr="00794FF9">
          <w:rPr>
            <w:rFonts w:eastAsia="Times New Roman"/>
            <w:sz w:val="20"/>
            <w:szCs w:val="20"/>
            <w:lang w:eastAsia="fr-FR"/>
          </w:rPr>
          <w:fldChar w:fldCharType="separate"/>
        </w:r>
        <w:r w:rsidR="0074033D">
          <w:rPr>
            <w:rFonts w:eastAsia="Times New Roman"/>
            <w:noProof/>
            <w:sz w:val="20"/>
            <w:szCs w:val="20"/>
            <w:lang w:eastAsia="fr-FR"/>
          </w:rPr>
          <w:t>1</w:t>
        </w:r>
        <w:r w:rsidR="003510A9" w:rsidRPr="00794FF9">
          <w:rPr>
            <w:rFonts w:eastAsia="Times New Roman"/>
            <w:sz w:val="20"/>
            <w:szCs w:val="20"/>
            <w:lang w:eastAsia="fr-FR"/>
          </w:rPr>
          <w:fldChar w:fldCharType="end"/>
        </w:r>
        <w:r w:rsidR="003510A9" w:rsidRPr="00794FF9">
          <w:rPr>
            <w:rFonts w:eastAsia="Times New Roman"/>
            <w:sz w:val="20"/>
            <w:szCs w:val="20"/>
            <w:lang w:eastAsia="fr-FR"/>
          </w:rPr>
          <w:t>/</w:t>
        </w:r>
        <w:r w:rsidR="003510A9" w:rsidRPr="00794FF9">
          <w:rPr>
            <w:rFonts w:eastAsia="Times New Roman"/>
            <w:sz w:val="20"/>
            <w:szCs w:val="20"/>
            <w:lang w:eastAsia="fr-FR"/>
          </w:rPr>
          <w:fldChar w:fldCharType="begin"/>
        </w:r>
        <w:r w:rsidR="003510A9" w:rsidRPr="00794FF9">
          <w:rPr>
            <w:rFonts w:eastAsia="Times New Roman"/>
            <w:sz w:val="20"/>
            <w:szCs w:val="20"/>
            <w:lang w:eastAsia="fr-FR"/>
          </w:rPr>
          <w:instrText xml:space="preserve"> NUMPAGES  </w:instrText>
        </w:r>
        <w:r w:rsidR="003510A9" w:rsidRPr="00794FF9">
          <w:rPr>
            <w:rFonts w:eastAsia="Times New Roman"/>
            <w:sz w:val="20"/>
            <w:szCs w:val="20"/>
            <w:lang w:eastAsia="fr-FR"/>
          </w:rPr>
          <w:fldChar w:fldCharType="separate"/>
        </w:r>
        <w:r w:rsidR="0074033D">
          <w:rPr>
            <w:rFonts w:eastAsia="Times New Roman"/>
            <w:noProof/>
            <w:sz w:val="20"/>
            <w:szCs w:val="20"/>
            <w:lang w:eastAsia="fr-FR"/>
          </w:rPr>
          <w:t>1</w:t>
        </w:r>
        <w:r w:rsidR="003510A9" w:rsidRPr="00794FF9">
          <w:rPr>
            <w:rFonts w:eastAsia="Times New Roman"/>
            <w:sz w:val="20"/>
            <w:szCs w:val="20"/>
            <w:lang w:eastAsia="fr-FR"/>
          </w:rPr>
          <w:fldChar w:fldCharType="end"/>
        </w:r>
      </w:sdtContent>
    </w:sdt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510A9" w:rsidRPr="00794FF9" w:rsidRDefault="003510A9" w:rsidP="006F3ED2">
    <w:pPr>
      <w:tabs>
        <w:tab w:val="left" w:pos="5103"/>
        <w:tab w:val="left" w:pos="9639"/>
      </w:tabs>
      <w:jc w:val="left"/>
      <w:rPr>
        <w:rFonts w:eastAsia="Times New Roman"/>
        <w:sz w:val="20"/>
        <w:szCs w:val="20"/>
        <w:lang w:eastAsia="fr-FR"/>
      </w:rPr>
    </w:pPr>
    <w:r>
      <w:rPr>
        <w:sz w:val="20"/>
        <w:szCs w:val="20"/>
      </w:rPr>
      <w:t>SÉANCE</w:t>
    </w:r>
    <w:r w:rsidRPr="006F3ED2">
      <w:rPr>
        <w:sz w:val="20"/>
        <w:szCs w:val="20"/>
      </w:rPr>
      <w:t xml:space="preserve"> 1</w:t>
    </w:r>
    <w:r>
      <w:rPr>
        <w:sz w:val="20"/>
        <w:szCs w:val="20"/>
      </w:rPr>
      <w:t xml:space="preserve"> : </w:t>
    </w:r>
    <w:r w:rsidRPr="00B27C56">
      <w:rPr>
        <w:sz w:val="20"/>
        <w:szCs w:val="20"/>
      </w:rPr>
      <w:t>Présentation du développement durable</w:t>
    </w:r>
    <w:r>
      <w:rPr>
        <w:sz w:val="20"/>
        <w:szCs w:val="20"/>
      </w:rPr>
      <w:t xml:space="preserve">          </w:t>
    </w:r>
    <w:r w:rsidRPr="008F3E55">
      <w:rPr>
        <w:b/>
        <w:sz w:val="20"/>
        <w:szCs w:val="20"/>
      </w:rPr>
      <w:t>- SEQ</w:t>
    </w:r>
    <w:r>
      <w:rPr>
        <w:b/>
        <w:sz w:val="20"/>
        <w:szCs w:val="20"/>
      </w:rPr>
      <w:t>3</w:t>
    </w:r>
    <w:r w:rsidRPr="008F3E55">
      <w:rPr>
        <w:b/>
        <w:sz w:val="20"/>
        <w:szCs w:val="20"/>
      </w:rPr>
      <w:t xml:space="preserve"> : </w:t>
    </w:r>
    <w:r w:rsidRPr="00B27C56">
      <w:rPr>
        <w:b/>
        <w:sz w:val="20"/>
        <w:szCs w:val="20"/>
      </w:rPr>
      <w:t>Développement durable</w:t>
    </w:r>
    <w:r w:rsidRPr="008F3E55">
      <w:rPr>
        <w:b/>
        <w:sz w:val="20"/>
        <w:szCs w:val="20"/>
      </w:rPr>
      <w:t xml:space="preserve"> -</w:t>
    </w:r>
    <w:r w:rsidRPr="00794FF9">
      <w:rPr>
        <w:sz w:val="20"/>
        <w:szCs w:val="20"/>
      </w:rPr>
      <w:tab/>
    </w:r>
    <w:sdt>
      <w:sdtPr>
        <w:rPr>
          <w:rFonts w:eastAsia="Times New Roman"/>
          <w:sz w:val="20"/>
          <w:szCs w:val="20"/>
          <w:lang w:eastAsia="fr-FR"/>
        </w:rPr>
        <w:id w:val="11178817"/>
        <w:docPartObj>
          <w:docPartGallery w:val="Page Numbers (Top of Page)"/>
          <w:docPartUnique/>
        </w:docPartObj>
      </w:sdtPr>
      <w:sdtEndPr/>
      <w:sdtContent>
        <w:r w:rsidRPr="00794FF9">
          <w:rPr>
            <w:rFonts w:eastAsia="Times New Roman"/>
            <w:sz w:val="20"/>
            <w:szCs w:val="20"/>
            <w:lang w:eastAsia="fr-FR"/>
          </w:rPr>
          <w:t xml:space="preserve">Page </w:t>
        </w:r>
        <w:r w:rsidRPr="00794FF9">
          <w:rPr>
            <w:rFonts w:eastAsia="Times New Roman"/>
            <w:sz w:val="20"/>
            <w:szCs w:val="20"/>
            <w:lang w:eastAsia="fr-FR"/>
          </w:rPr>
          <w:fldChar w:fldCharType="begin"/>
        </w:r>
        <w:r w:rsidRPr="00794FF9">
          <w:rPr>
            <w:rFonts w:eastAsia="Times New Roman"/>
            <w:sz w:val="20"/>
            <w:szCs w:val="20"/>
            <w:lang w:eastAsia="fr-FR"/>
          </w:rPr>
          <w:instrText xml:space="preserve"> PAGE </w:instrText>
        </w:r>
        <w:r w:rsidRPr="00794FF9">
          <w:rPr>
            <w:rFonts w:eastAsia="Times New Roman"/>
            <w:sz w:val="20"/>
            <w:szCs w:val="20"/>
            <w:lang w:eastAsia="fr-FR"/>
          </w:rPr>
          <w:fldChar w:fldCharType="separate"/>
        </w:r>
        <w:r>
          <w:rPr>
            <w:rFonts w:eastAsia="Times New Roman"/>
            <w:noProof/>
            <w:sz w:val="20"/>
            <w:szCs w:val="20"/>
            <w:lang w:eastAsia="fr-FR"/>
          </w:rPr>
          <w:t>1</w:t>
        </w:r>
        <w:r w:rsidRPr="00794FF9">
          <w:rPr>
            <w:rFonts w:eastAsia="Times New Roman"/>
            <w:sz w:val="20"/>
            <w:szCs w:val="20"/>
            <w:lang w:eastAsia="fr-FR"/>
          </w:rPr>
          <w:fldChar w:fldCharType="end"/>
        </w:r>
        <w:r w:rsidRPr="00794FF9">
          <w:rPr>
            <w:rFonts w:eastAsia="Times New Roman"/>
            <w:sz w:val="20"/>
            <w:szCs w:val="20"/>
            <w:lang w:eastAsia="fr-FR"/>
          </w:rPr>
          <w:t>/</w:t>
        </w:r>
        <w:r w:rsidRPr="00794FF9">
          <w:rPr>
            <w:rFonts w:eastAsia="Times New Roman"/>
            <w:sz w:val="20"/>
            <w:szCs w:val="20"/>
            <w:lang w:eastAsia="fr-FR"/>
          </w:rPr>
          <w:fldChar w:fldCharType="begin"/>
        </w:r>
        <w:r w:rsidRPr="00794FF9">
          <w:rPr>
            <w:rFonts w:eastAsia="Times New Roman"/>
            <w:sz w:val="20"/>
            <w:szCs w:val="20"/>
            <w:lang w:eastAsia="fr-FR"/>
          </w:rPr>
          <w:instrText xml:space="preserve"> NUMPAGES  </w:instrText>
        </w:r>
        <w:r w:rsidRPr="00794FF9">
          <w:rPr>
            <w:rFonts w:eastAsia="Times New Roman"/>
            <w:sz w:val="20"/>
            <w:szCs w:val="20"/>
            <w:lang w:eastAsia="fr-FR"/>
          </w:rPr>
          <w:fldChar w:fldCharType="separate"/>
        </w:r>
        <w:r w:rsidR="003F798B">
          <w:rPr>
            <w:rFonts w:eastAsia="Times New Roman"/>
            <w:noProof/>
            <w:sz w:val="20"/>
            <w:szCs w:val="20"/>
            <w:lang w:eastAsia="fr-FR"/>
          </w:rPr>
          <w:t>5</w:t>
        </w:r>
        <w:r w:rsidRPr="00794FF9">
          <w:rPr>
            <w:rFonts w:eastAsia="Times New Roman"/>
            <w:sz w:val="20"/>
            <w:szCs w:val="20"/>
            <w:lang w:eastAsia="fr-FR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4033D" w:rsidRDefault="0074033D" w:rsidP="00F53254">
      <w:r>
        <w:separator/>
      </w:r>
    </w:p>
  </w:footnote>
  <w:footnote w:type="continuationSeparator" w:id="0">
    <w:p w:rsidR="0074033D" w:rsidRDefault="0074033D" w:rsidP="00F5325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873" type="#_x0000_t75" style="width:11pt;height:11pt" o:bullet="t">
        <v:imagedata r:id="rId1" o:title="art6F"/>
      </v:shape>
    </w:pict>
  </w:numPicBullet>
  <w:abstractNum w:abstractNumId="0" w15:restartNumberingAfterBreak="0">
    <w:nsid w:val="038827A4"/>
    <w:multiLevelType w:val="hybridMultilevel"/>
    <w:tmpl w:val="3CFE60E6"/>
    <w:lvl w:ilvl="0" w:tplc="6BD43BB0">
      <w:numFmt w:val="bullet"/>
      <w:lvlText w:val="•"/>
      <w:lvlJc w:val="left"/>
      <w:pPr>
        <w:ind w:left="1065" w:hanging="705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1449D6"/>
    <w:multiLevelType w:val="hybridMultilevel"/>
    <w:tmpl w:val="A47A77E6"/>
    <w:lvl w:ilvl="0" w:tplc="689494D0">
      <w:start w:val="1"/>
      <w:numFmt w:val="bullet"/>
      <w:lvlText w:val=""/>
      <w:lvlJc w:val="left"/>
      <w:pPr>
        <w:ind w:left="1571" w:hanging="360"/>
      </w:pPr>
      <w:rPr>
        <w:rFonts w:ascii="Wingdings 3" w:hAnsi="Wingdings 3" w:hint="default"/>
      </w:rPr>
    </w:lvl>
    <w:lvl w:ilvl="1" w:tplc="040C0003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" w15:restartNumberingAfterBreak="0">
    <w:nsid w:val="083B5F20"/>
    <w:multiLevelType w:val="hybridMultilevel"/>
    <w:tmpl w:val="188C14F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E922829"/>
    <w:multiLevelType w:val="hybridMultilevel"/>
    <w:tmpl w:val="383E20EA"/>
    <w:lvl w:ilvl="0" w:tplc="D1041808">
      <w:start w:val="13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D1FE8AE4">
      <w:start w:val="1"/>
      <w:numFmt w:val="bullet"/>
      <w:lvlText w:val=""/>
      <w:lvlJc w:val="left"/>
      <w:pPr>
        <w:ind w:left="1440" w:hanging="360"/>
      </w:pPr>
      <w:rPr>
        <w:rFonts w:ascii="Wingdings 3" w:hAnsi="Wingdings 3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3FD7F25"/>
    <w:multiLevelType w:val="hybridMultilevel"/>
    <w:tmpl w:val="51628498"/>
    <w:lvl w:ilvl="0" w:tplc="DBDC3CFC">
      <w:start w:val="9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D1FE8AE4">
      <w:start w:val="1"/>
      <w:numFmt w:val="bullet"/>
      <w:lvlText w:val=""/>
      <w:lvlJc w:val="left"/>
      <w:pPr>
        <w:ind w:left="1440" w:hanging="360"/>
      </w:pPr>
      <w:rPr>
        <w:rFonts w:ascii="Wingdings 3" w:hAnsi="Wingdings 3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8122888"/>
    <w:multiLevelType w:val="hybridMultilevel"/>
    <w:tmpl w:val="867A83F4"/>
    <w:lvl w:ilvl="0" w:tplc="3D2880C4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C535764"/>
    <w:multiLevelType w:val="hybridMultilevel"/>
    <w:tmpl w:val="65F0120E"/>
    <w:lvl w:ilvl="0" w:tplc="5F501D60">
      <w:start w:val="4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CAC397C"/>
    <w:multiLevelType w:val="hybridMultilevel"/>
    <w:tmpl w:val="1DCEAC0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D741E71"/>
    <w:multiLevelType w:val="multilevel"/>
    <w:tmpl w:val="A6FC82A8"/>
    <w:lvl w:ilvl="0">
      <w:start w:val="1"/>
      <w:numFmt w:val="decimal"/>
      <w:pStyle w:val="Titre1"/>
      <w:lvlText w:val="%1)"/>
      <w:lvlJc w:val="left"/>
      <w:pPr>
        <w:ind w:left="432" w:hanging="432"/>
      </w:pPr>
      <w:rPr>
        <w:rFonts w:hint="default"/>
        <w:u w:val="none"/>
      </w:rPr>
    </w:lvl>
    <w:lvl w:ilvl="1">
      <w:start w:val="1"/>
      <w:numFmt w:val="decimal"/>
      <w:pStyle w:val="Titre2"/>
      <w:lvlText w:val="%1.%2)"/>
      <w:lvlJc w:val="left"/>
      <w:pPr>
        <w:ind w:left="576" w:hanging="576"/>
      </w:pPr>
      <w:rPr>
        <w:rFonts w:hint="default"/>
        <w:u w:val="none"/>
      </w:rPr>
    </w:lvl>
    <w:lvl w:ilvl="2">
      <w:start w:val="1"/>
      <w:numFmt w:val="decimal"/>
      <w:pStyle w:val="Titre3"/>
      <w:lvlText w:val="%1.%2.%3)"/>
      <w:lvlJc w:val="left"/>
      <w:pPr>
        <w:ind w:left="720" w:hanging="720"/>
      </w:pPr>
      <w:rPr>
        <w:rFonts w:hint="default"/>
        <w:i w:val="0"/>
      </w:r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9" w15:restartNumberingAfterBreak="0">
    <w:nsid w:val="20EB08BB"/>
    <w:multiLevelType w:val="hybridMultilevel"/>
    <w:tmpl w:val="9D1E0BB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29D1481"/>
    <w:multiLevelType w:val="hybridMultilevel"/>
    <w:tmpl w:val="58624056"/>
    <w:lvl w:ilvl="0" w:tplc="5A84F090">
      <w:start w:val="1"/>
      <w:numFmt w:val="decimal"/>
      <w:lvlText w:val="Q%1 :"/>
      <w:lvlJc w:val="left"/>
      <w:pPr>
        <w:ind w:left="1794" w:hanging="360"/>
      </w:pPr>
      <w:rPr>
        <w:rFonts w:hint="default"/>
      </w:rPr>
    </w:lvl>
    <w:lvl w:ilvl="1" w:tplc="9050FADC">
      <w:start w:val="1"/>
      <w:numFmt w:val="decimal"/>
      <w:lvlText w:val="Q%2 :"/>
      <w:lvlJc w:val="left"/>
      <w:pPr>
        <w:ind w:left="1440" w:hanging="360"/>
      </w:pPr>
      <w:rPr>
        <w:rFonts w:hint="default"/>
        <w:b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2BB2619"/>
    <w:multiLevelType w:val="hybridMultilevel"/>
    <w:tmpl w:val="A3D4A254"/>
    <w:lvl w:ilvl="0" w:tplc="9BFC8D50">
      <w:start w:val="8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A5F438B"/>
    <w:multiLevelType w:val="hybridMultilevel"/>
    <w:tmpl w:val="DE200906"/>
    <w:lvl w:ilvl="0" w:tplc="74102428">
      <w:start w:val="1"/>
      <w:numFmt w:val="decimal"/>
      <w:lvlText w:val="%1."/>
      <w:lvlJc w:val="left"/>
      <w:pPr>
        <w:ind w:left="1077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F254CDF"/>
    <w:multiLevelType w:val="hybridMultilevel"/>
    <w:tmpl w:val="DA4C18A0"/>
    <w:lvl w:ilvl="0" w:tplc="AA1C9674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D1FE8AE4">
      <w:start w:val="1"/>
      <w:numFmt w:val="bullet"/>
      <w:lvlText w:val=""/>
      <w:lvlJc w:val="left"/>
      <w:pPr>
        <w:ind w:left="1440" w:hanging="360"/>
      </w:pPr>
      <w:rPr>
        <w:rFonts w:ascii="Wingdings 3" w:hAnsi="Wingdings 3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08C2FEE"/>
    <w:multiLevelType w:val="hybridMultilevel"/>
    <w:tmpl w:val="ED46171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184644F"/>
    <w:multiLevelType w:val="hybridMultilevel"/>
    <w:tmpl w:val="E7067890"/>
    <w:lvl w:ilvl="0" w:tplc="040C0001">
      <w:start w:val="1"/>
      <w:numFmt w:val="bullet"/>
      <w:lvlText w:val=""/>
      <w:lvlJc w:val="left"/>
      <w:pPr>
        <w:ind w:left="369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441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513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585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657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729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801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873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9457" w:hanging="360"/>
      </w:pPr>
      <w:rPr>
        <w:rFonts w:ascii="Wingdings" w:hAnsi="Wingdings" w:hint="default"/>
      </w:rPr>
    </w:lvl>
  </w:abstractNum>
  <w:abstractNum w:abstractNumId="16" w15:restartNumberingAfterBreak="0">
    <w:nsid w:val="3600695E"/>
    <w:multiLevelType w:val="hybridMultilevel"/>
    <w:tmpl w:val="659ED0CC"/>
    <w:lvl w:ilvl="0" w:tplc="040C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57EDBDC" w:tentative="1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1C86B08" w:tentative="1">
      <w:start w:val="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9A36AE66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476103A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C6E61696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CEBA36C0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CC1CD43A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36D641E0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7" w15:restartNumberingAfterBreak="0">
    <w:nsid w:val="516251B5"/>
    <w:multiLevelType w:val="hybridMultilevel"/>
    <w:tmpl w:val="4F4C7AC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31E5B28">
      <w:numFmt w:val="bullet"/>
      <w:lvlText w:val="-"/>
      <w:lvlJc w:val="left"/>
      <w:pPr>
        <w:ind w:left="2160" w:hanging="360"/>
      </w:pPr>
      <w:rPr>
        <w:rFonts w:ascii="Amandine" w:eastAsia="Calibri" w:hAnsi="Amandine" w:cs="Times New Roman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2374AE4"/>
    <w:multiLevelType w:val="hybridMultilevel"/>
    <w:tmpl w:val="99781ECC"/>
    <w:lvl w:ilvl="0" w:tplc="509E5574">
      <w:start w:val="1"/>
      <w:numFmt w:val="bullet"/>
      <w:lvlText w:val="­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2387424"/>
    <w:multiLevelType w:val="hybridMultilevel"/>
    <w:tmpl w:val="EB50ED56"/>
    <w:lvl w:ilvl="0" w:tplc="DBDC3CFC">
      <w:start w:val="9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D1FE8AE4">
      <w:start w:val="1"/>
      <w:numFmt w:val="bullet"/>
      <w:lvlText w:val=""/>
      <w:lvlJc w:val="left"/>
      <w:pPr>
        <w:ind w:left="1440" w:hanging="360"/>
      </w:pPr>
      <w:rPr>
        <w:rFonts w:ascii="Wingdings 3" w:hAnsi="Wingdings 3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EC27F8E"/>
    <w:multiLevelType w:val="hybridMultilevel"/>
    <w:tmpl w:val="9AF8B6DA"/>
    <w:lvl w:ilvl="0" w:tplc="040C0011">
      <w:start w:val="1"/>
      <w:numFmt w:val="decimal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60A544A"/>
    <w:multiLevelType w:val="hybridMultilevel"/>
    <w:tmpl w:val="CD40C3E2"/>
    <w:lvl w:ilvl="0" w:tplc="553EBC80">
      <w:start w:val="1"/>
      <w:numFmt w:val="bullet"/>
      <w:lvlText w:val="-"/>
      <w:lvlJc w:val="left"/>
      <w:pPr>
        <w:ind w:left="1801" w:hanging="360"/>
      </w:pPr>
      <w:rPr>
        <w:rFonts w:ascii="Arial" w:eastAsia="Arial" w:hAnsi="Arial" w:hint="default"/>
        <w:sz w:val="22"/>
        <w:szCs w:val="22"/>
      </w:rPr>
    </w:lvl>
    <w:lvl w:ilvl="1" w:tplc="2460BEB0">
      <w:start w:val="1"/>
      <w:numFmt w:val="bullet"/>
      <w:lvlText w:val="•"/>
      <w:lvlJc w:val="left"/>
      <w:pPr>
        <w:ind w:left="2731" w:hanging="360"/>
      </w:pPr>
      <w:rPr>
        <w:rFonts w:hint="default"/>
      </w:rPr>
    </w:lvl>
    <w:lvl w:ilvl="2" w:tplc="00E80E84">
      <w:start w:val="1"/>
      <w:numFmt w:val="bullet"/>
      <w:lvlText w:val="•"/>
      <w:lvlJc w:val="left"/>
      <w:pPr>
        <w:ind w:left="3661" w:hanging="360"/>
      </w:pPr>
      <w:rPr>
        <w:rFonts w:hint="default"/>
      </w:rPr>
    </w:lvl>
    <w:lvl w:ilvl="3" w:tplc="241E0B18">
      <w:start w:val="1"/>
      <w:numFmt w:val="bullet"/>
      <w:lvlText w:val="•"/>
      <w:lvlJc w:val="left"/>
      <w:pPr>
        <w:ind w:left="4591" w:hanging="360"/>
      </w:pPr>
      <w:rPr>
        <w:rFonts w:hint="default"/>
      </w:rPr>
    </w:lvl>
    <w:lvl w:ilvl="4" w:tplc="FFA61068">
      <w:start w:val="1"/>
      <w:numFmt w:val="bullet"/>
      <w:lvlText w:val="•"/>
      <w:lvlJc w:val="left"/>
      <w:pPr>
        <w:ind w:left="5521" w:hanging="360"/>
      </w:pPr>
      <w:rPr>
        <w:rFonts w:hint="default"/>
      </w:rPr>
    </w:lvl>
    <w:lvl w:ilvl="5" w:tplc="AAD8C260">
      <w:start w:val="1"/>
      <w:numFmt w:val="bullet"/>
      <w:lvlText w:val="•"/>
      <w:lvlJc w:val="left"/>
      <w:pPr>
        <w:ind w:left="6451" w:hanging="360"/>
      </w:pPr>
      <w:rPr>
        <w:rFonts w:hint="default"/>
      </w:rPr>
    </w:lvl>
    <w:lvl w:ilvl="6" w:tplc="7EE23E02">
      <w:start w:val="1"/>
      <w:numFmt w:val="bullet"/>
      <w:lvlText w:val="•"/>
      <w:lvlJc w:val="left"/>
      <w:pPr>
        <w:ind w:left="7381" w:hanging="360"/>
      </w:pPr>
      <w:rPr>
        <w:rFonts w:hint="default"/>
      </w:rPr>
    </w:lvl>
    <w:lvl w:ilvl="7" w:tplc="629C7420">
      <w:start w:val="1"/>
      <w:numFmt w:val="bullet"/>
      <w:lvlText w:val="•"/>
      <w:lvlJc w:val="left"/>
      <w:pPr>
        <w:ind w:left="8311" w:hanging="360"/>
      </w:pPr>
      <w:rPr>
        <w:rFonts w:hint="default"/>
      </w:rPr>
    </w:lvl>
    <w:lvl w:ilvl="8" w:tplc="6F56A7E6">
      <w:start w:val="1"/>
      <w:numFmt w:val="bullet"/>
      <w:lvlText w:val="•"/>
      <w:lvlJc w:val="left"/>
      <w:pPr>
        <w:ind w:left="9241" w:hanging="360"/>
      </w:pPr>
      <w:rPr>
        <w:rFonts w:hint="default"/>
      </w:rPr>
    </w:lvl>
  </w:abstractNum>
  <w:abstractNum w:abstractNumId="22" w15:restartNumberingAfterBreak="0">
    <w:nsid w:val="68957554"/>
    <w:multiLevelType w:val="hybridMultilevel"/>
    <w:tmpl w:val="B83E9E4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B643404"/>
    <w:multiLevelType w:val="hybridMultilevel"/>
    <w:tmpl w:val="6FB85CF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F3179D2"/>
    <w:multiLevelType w:val="hybridMultilevel"/>
    <w:tmpl w:val="67B05A0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D1FE8AE4">
      <w:start w:val="1"/>
      <w:numFmt w:val="bullet"/>
      <w:lvlText w:val=""/>
      <w:lvlJc w:val="left"/>
      <w:pPr>
        <w:ind w:left="1440" w:hanging="360"/>
      </w:pPr>
      <w:rPr>
        <w:rFonts w:ascii="Wingdings 3" w:hAnsi="Wingdings 3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13D7560"/>
    <w:multiLevelType w:val="multilevel"/>
    <w:tmpl w:val="B45A5FB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)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6" w15:restartNumberingAfterBreak="0">
    <w:nsid w:val="760905B6"/>
    <w:multiLevelType w:val="hybridMultilevel"/>
    <w:tmpl w:val="9C20E0A4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A850CC8"/>
    <w:multiLevelType w:val="hybridMultilevel"/>
    <w:tmpl w:val="A99C51FC"/>
    <w:lvl w:ilvl="0" w:tplc="B1965BB6">
      <w:start w:val="4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D1FE8AE4">
      <w:start w:val="1"/>
      <w:numFmt w:val="bullet"/>
      <w:lvlText w:val=""/>
      <w:lvlJc w:val="left"/>
      <w:pPr>
        <w:ind w:left="1440" w:hanging="360"/>
      </w:pPr>
      <w:rPr>
        <w:rFonts w:ascii="Wingdings 3" w:hAnsi="Wingdings 3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EDE5D85"/>
    <w:multiLevelType w:val="hybridMultilevel"/>
    <w:tmpl w:val="A0704FC6"/>
    <w:lvl w:ilvl="0" w:tplc="0DD8577C">
      <w:start w:val="5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D1FE8AE4">
      <w:start w:val="1"/>
      <w:numFmt w:val="bullet"/>
      <w:lvlText w:val=""/>
      <w:lvlJc w:val="left"/>
      <w:pPr>
        <w:ind w:left="1440" w:hanging="360"/>
      </w:pPr>
      <w:rPr>
        <w:rFonts w:ascii="Wingdings 3" w:hAnsi="Wingdings 3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5"/>
  </w:num>
  <w:num w:numId="2">
    <w:abstractNumId w:val="8"/>
  </w:num>
  <w:num w:numId="3">
    <w:abstractNumId w:val="15"/>
  </w:num>
  <w:num w:numId="4">
    <w:abstractNumId w:val="11"/>
  </w:num>
  <w:num w:numId="5">
    <w:abstractNumId w:val="17"/>
  </w:num>
  <w:num w:numId="6">
    <w:abstractNumId w:val="27"/>
  </w:num>
  <w:num w:numId="7">
    <w:abstractNumId w:val="24"/>
  </w:num>
  <w:num w:numId="8">
    <w:abstractNumId w:val="1"/>
  </w:num>
  <w:num w:numId="9">
    <w:abstractNumId w:val="6"/>
  </w:num>
  <w:num w:numId="10">
    <w:abstractNumId w:val="25"/>
  </w:num>
  <w:num w:numId="11">
    <w:abstractNumId w:val="22"/>
  </w:num>
  <w:num w:numId="12">
    <w:abstractNumId w:val="9"/>
  </w:num>
  <w:num w:numId="13">
    <w:abstractNumId w:val="25"/>
  </w:num>
  <w:num w:numId="14">
    <w:abstractNumId w:val="25"/>
  </w:num>
  <w:num w:numId="15">
    <w:abstractNumId w:val="25"/>
  </w:num>
  <w:num w:numId="16">
    <w:abstractNumId w:val="23"/>
  </w:num>
  <w:num w:numId="17">
    <w:abstractNumId w:val="7"/>
  </w:num>
  <w:num w:numId="18">
    <w:abstractNumId w:val="0"/>
  </w:num>
  <w:num w:numId="19">
    <w:abstractNumId w:val="25"/>
  </w:num>
  <w:num w:numId="20">
    <w:abstractNumId w:val="25"/>
  </w:num>
  <w:num w:numId="21">
    <w:abstractNumId w:val="25"/>
  </w:num>
  <w:num w:numId="22">
    <w:abstractNumId w:val="25"/>
  </w:num>
  <w:num w:numId="23">
    <w:abstractNumId w:val="16"/>
  </w:num>
  <w:num w:numId="24">
    <w:abstractNumId w:val="2"/>
  </w:num>
  <w:num w:numId="25">
    <w:abstractNumId w:val="12"/>
  </w:num>
  <w:num w:numId="26">
    <w:abstractNumId w:val="10"/>
  </w:num>
  <w:num w:numId="27">
    <w:abstractNumId w:val="25"/>
  </w:num>
  <w:num w:numId="28">
    <w:abstractNumId w:val="25"/>
  </w:num>
  <w:num w:numId="29">
    <w:abstractNumId w:val="25"/>
  </w:num>
  <w:num w:numId="30">
    <w:abstractNumId w:val="25"/>
  </w:num>
  <w:num w:numId="31">
    <w:abstractNumId w:val="25"/>
  </w:num>
  <w:num w:numId="32">
    <w:abstractNumId w:val="25"/>
  </w:num>
  <w:num w:numId="33">
    <w:abstractNumId w:val="20"/>
  </w:num>
  <w:num w:numId="34">
    <w:abstractNumId w:val="19"/>
  </w:num>
  <w:num w:numId="35">
    <w:abstractNumId w:val="28"/>
  </w:num>
  <w:num w:numId="36">
    <w:abstractNumId w:val="13"/>
  </w:num>
  <w:num w:numId="37">
    <w:abstractNumId w:val="3"/>
  </w:num>
  <w:num w:numId="38">
    <w:abstractNumId w:val="4"/>
  </w:num>
  <w:num w:numId="39">
    <w:abstractNumId w:val="14"/>
  </w:num>
  <w:num w:numId="40">
    <w:abstractNumId w:val="5"/>
  </w:num>
  <w:num w:numId="41">
    <w:abstractNumId w:val="26"/>
  </w:num>
  <w:num w:numId="42">
    <w:abstractNumId w:val="21"/>
  </w:num>
  <w:num w:numId="43">
    <w:abstractNumId w:val="18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val="bestFit" w:percent="161"/>
  <w:attachedTemplate r:id="rId1"/>
  <w:defaultTabStop w:val="709"/>
  <w:hyphenationZone w:val="425"/>
  <w:drawingGridHorizontalSpacing w:val="57"/>
  <w:drawingGridVerticalSpacing w:val="57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702B"/>
    <w:rsid w:val="00016E8A"/>
    <w:rsid w:val="00025946"/>
    <w:rsid w:val="00025C9F"/>
    <w:rsid w:val="00026555"/>
    <w:rsid w:val="0003016F"/>
    <w:rsid w:val="00034DB3"/>
    <w:rsid w:val="0004606F"/>
    <w:rsid w:val="00061FB7"/>
    <w:rsid w:val="000830E0"/>
    <w:rsid w:val="00083559"/>
    <w:rsid w:val="00097D1D"/>
    <w:rsid w:val="000B4D82"/>
    <w:rsid w:val="000B595B"/>
    <w:rsid w:val="000C5EA1"/>
    <w:rsid w:val="000D1300"/>
    <w:rsid w:val="000E08EA"/>
    <w:rsid w:val="000E5D6E"/>
    <w:rsid w:val="0010094F"/>
    <w:rsid w:val="001150AC"/>
    <w:rsid w:val="001210BE"/>
    <w:rsid w:val="00122041"/>
    <w:rsid w:val="00144C4D"/>
    <w:rsid w:val="00145958"/>
    <w:rsid w:val="001630BA"/>
    <w:rsid w:val="001771C2"/>
    <w:rsid w:val="001A6A92"/>
    <w:rsid w:val="001A773C"/>
    <w:rsid w:val="001B6658"/>
    <w:rsid w:val="001D4A86"/>
    <w:rsid w:val="001E4637"/>
    <w:rsid w:val="001E4AB0"/>
    <w:rsid w:val="001E4CFE"/>
    <w:rsid w:val="001E57F2"/>
    <w:rsid w:val="001F7D74"/>
    <w:rsid w:val="0020115C"/>
    <w:rsid w:val="002050C6"/>
    <w:rsid w:val="00250FD1"/>
    <w:rsid w:val="0026196D"/>
    <w:rsid w:val="00281A73"/>
    <w:rsid w:val="0028540E"/>
    <w:rsid w:val="002870EA"/>
    <w:rsid w:val="002921F8"/>
    <w:rsid w:val="00295D8F"/>
    <w:rsid w:val="002B1045"/>
    <w:rsid w:val="002D50A1"/>
    <w:rsid w:val="002E1DA0"/>
    <w:rsid w:val="002F262D"/>
    <w:rsid w:val="002F387B"/>
    <w:rsid w:val="0031263C"/>
    <w:rsid w:val="00315DFE"/>
    <w:rsid w:val="00320DD2"/>
    <w:rsid w:val="00321AD2"/>
    <w:rsid w:val="003254C9"/>
    <w:rsid w:val="00325C05"/>
    <w:rsid w:val="00330275"/>
    <w:rsid w:val="0033181F"/>
    <w:rsid w:val="003510A9"/>
    <w:rsid w:val="003543F0"/>
    <w:rsid w:val="003618B9"/>
    <w:rsid w:val="0037397A"/>
    <w:rsid w:val="00385727"/>
    <w:rsid w:val="00392F0B"/>
    <w:rsid w:val="003A17E6"/>
    <w:rsid w:val="003B6711"/>
    <w:rsid w:val="003C3222"/>
    <w:rsid w:val="003D6E87"/>
    <w:rsid w:val="003E2EAE"/>
    <w:rsid w:val="003F0891"/>
    <w:rsid w:val="003F1678"/>
    <w:rsid w:val="003F786B"/>
    <w:rsid w:val="003F798B"/>
    <w:rsid w:val="004334D6"/>
    <w:rsid w:val="00447EA5"/>
    <w:rsid w:val="00451202"/>
    <w:rsid w:val="00456566"/>
    <w:rsid w:val="004715C4"/>
    <w:rsid w:val="004729E2"/>
    <w:rsid w:val="00480A16"/>
    <w:rsid w:val="00485A5D"/>
    <w:rsid w:val="004B3E16"/>
    <w:rsid w:val="0051493C"/>
    <w:rsid w:val="00514C70"/>
    <w:rsid w:val="00540E30"/>
    <w:rsid w:val="00542C65"/>
    <w:rsid w:val="0054661A"/>
    <w:rsid w:val="0055209E"/>
    <w:rsid w:val="00563DCF"/>
    <w:rsid w:val="00570C1F"/>
    <w:rsid w:val="00575674"/>
    <w:rsid w:val="00576456"/>
    <w:rsid w:val="00583EEB"/>
    <w:rsid w:val="00590DD7"/>
    <w:rsid w:val="005922F1"/>
    <w:rsid w:val="005A19A2"/>
    <w:rsid w:val="005A2F5B"/>
    <w:rsid w:val="005A572B"/>
    <w:rsid w:val="005B1D6A"/>
    <w:rsid w:val="005D1C0B"/>
    <w:rsid w:val="005E533F"/>
    <w:rsid w:val="005E5E72"/>
    <w:rsid w:val="00611223"/>
    <w:rsid w:val="00612696"/>
    <w:rsid w:val="0061407A"/>
    <w:rsid w:val="006519A0"/>
    <w:rsid w:val="00654FF5"/>
    <w:rsid w:val="0066148A"/>
    <w:rsid w:val="006766AC"/>
    <w:rsid w:val="00680325"/>
    <w:rsid w:val="006905B3"/>
    <w:rsid w:val="006A37B8"/>
    <w:rsid w:val="006A4935"/>
    <w:rsid w:val="006A6F88"/>
    <w:rsid w:val="006B3301"/>
    <w:rsid w:val="006B4354"/>
    <w:rsid w:val="006E302C"/>
    <w:rsid w:val="006E325C"/>
    <w:rsid w:val="006E3B43"/>
    <w:rsid w:val="006E559C"/>
    <w:rsid w:val="006F0EDD"/>
    <w:rsid w:val="006F0F7E"/>
    <w:rsid w:val="006F2858"/>
    <w:rsid w:val="006F3ED2"/>
    <w:rsid w:val="007058CF"/>
    <w:rsid w:val="00707D4E"/>
    <w:rsid w:val="00710D22"/>
    <w:rsid w:val="00713FC3"/>
    <w:rsid w:val="00725D36"/>
    <w:rsid w:val="00727ED0"/>
    <w:rsid w:val="0073431C"/>
    <w:rsid w:val="0074033D"/>
    <w:rsid w:val="00770D28"/>
    <w:rsid w:val="007720A7"/>
    <w:rsid w:val="00774529"/>
    <w:rsid w:val="00786B2B"/>
    <w:rsid w:val="0079453B"/>
    <w:rsid w:val="00794FF9"/>
    <w:rsid w:val="007A13B6"/>
    <w:rsid w:val="007B149A"/>
    <w:rsid w:val="007B2B73"/>
    <w:rsid w:val="007C143C"/>
    <w:rsid w:val="007D1BB8"/>
    <w:rsid w:val="007E4FF7"/>
    <w:rsid w:val="007E7B1B"/>
    <w:rsid w:val="007F0852"/>
    <w:rsid w:val="008015FE"/>
    <w:rsid w:val="0080455E"/>
    <w:rsid w:val="008145D3"/>
    <w:rsid w:val="00823E0D"/>
    <w:rsid w:val="00826CA2"/>
    <w:rsid w:val="00834F6F"/>
    <w:rsid w:val="00842C22"/>
    <w:rsid w:val="00844B4B"/>
    <w:rsid w:val="00865A9B"/>
    <w:rsid w:val="0086761E"/>
    <w:rsid w:val="00883C9D"/>
    <w:rsid w:val="008B5FC2"/>
    <w:rsid w:val="008D6AF5"/>
    <w:rsid w:val="008F3E55"/>
    <w:rsid w:val="0090085C"/>
    <w:rsid w:val="009134C8"/>
    <w:rsid w:val="00915653"/>
    <w:rsid w:val="009216CA"/>
    <w:rsid w:val="00942662"/>
    <w:rsid w:val="009552A9"/>
    <w:rsid w:val="0096229E"/>
    <w:rsid w:val="009651FC"/>
    <w:rsid w:val="009679EA"/>
    <w:rsid w:val="00980349"/>
    <w:rsid w:val="0098085D"/>
    <w:rsid w:val="00992D82"/>
    <w:rsid w:val="00994B19"/>
    <w:rsid w:val="00996D0F"/>
    <w:rsid w:val="009A3A67"/>
    <w:rsid w:val="009C4C90"/>
    <w:rsid w:val="009D291A"/>
    <w:rsid w:val="009D2F66"/>
    <w:rsid w:val="00A050A6"/>
    <w:rsid w:val="00A11A65"/>
    <w:rsid w:val="00A2196C"/>
    <w:rsid w:val="00A24434"/>
    <w:rsid w:val="00A27DB8"/>
    <w:rsid w:val="00A31F8F"/>
    <w:rsid w:val="00A842CB"/>
    <w:rsid w:val="00A93DE0"/>
    <w:rsid w:val="00A966E1"/>
    <w:rsid w:val="00AA1307"/>
    <w:rsid w:val="00AA2C63"/>
    <w:rsid w:val="00AA6ACC"/>
    <w:rsid w:val="00AA7DD0"/>
    <w:rsid w:val="00AB027A"/>
    <w:rsid w:val="00AB3B6E"/>
    <w:rsid w:val="00AB3BF4"/>
    <w:rsid w:val="00AC00F4"/>
    <w:rsid w:val="00AC26F0"/>
    <w:rsid w:val="00AC5A80"/>
    <w:rsid w:val="00AD065D"/>
    <w:rsid w:val="00AD5C55"/>
    <w:rsid w:val="00AE5616"/>
    <w:rsid w:val="00B071CC"/>
    <w:rsid w:val="00B134D0"/>
    <w:rsid w:val="00B16BAA"/>
    <w:rsid w:val="00B1794B"/>
    <w:rsid w:val="00B21C46"/>
    <w:rsid w:val="00B26BD4"/>
    <w:rsid w:val="00B27C56"/>
    <w:rsid w:val="00B36DC0"/>
    <w:rsid w:val="00B45BBF"/>
    <w:rsid w:val="00B50CB3"/>
    <w:rsid w:val="00B67957"/>
    <w:rsid w:val="00B742E2"/>
    <w:rsid w:val="00B82856"/>
    <w:rsid w:val="00B86485"/>
    <w:rsid w:val="00B93301"/>
    <w:rsid w:val="00BA573D"/>
    <w:rsid w:val="00BB3B99"/>
    <w:rsid w:val="00BD20C7"/>
    <w:rsid w:val="00BD433B"/>
    <w:rsid w:val="00BE6C3E"/>
    <w:rsid w:val="00BE7360"/>
    <w:rsid w:val="00C03BDC"/>
    <w:rsid w:val="00C06CD1"/>
    <w:rsid w:val="00C075F4"/>
    <w:rsid w:val="00C17085"/>
    <w:rsid w:val="00C33C88"/>
    <w:rsid w:val="00C43CCF"/>
    <w:rsid w:val="00C44DCA"/>
    <w:rsid w:val="00C44DF9"/>
    <w:rsid w:val="00C45E60"/>
    <w:rsid w:val="00C46EC6"/>
    <w:rsid w:val="00C53F0E"/>
    <w:rsid w:val="00C5476A"/>
    <w:rsid w:val="00C63845"/>
    <w:rsid w:val="00C6447C"/>
    <w:rsid w:val="00C668F6"/>
    <w:rsid w:val="00C66FD5"/>
    <w:rsid w:val="00C81C9E"/>
    <w:rsid w:val="00C83058"/>
    <w:rsid w:val="00C84564"/>
    <w:rsid w:val="00C845B5"/>
    <w:rsid w:val="00C87EE7"/>
    <w:rsid w:val="00C939B3"/>
    <w:rsid w:val="00CA470F"/>
    <w:rsid w:val="00CA748B"/>
    <w:rsid w:val="00CE2087"/>
    <w:rsid w:val="00CE70F1"/>
    <w:rsid w:val="00CF12CB"/>
    <w:rsid w:val="00D37CF8"/>
    <w:rsid w:val="00D477B0"/>
    <w:rsid w:val="00D544EF"/>
    <w:rsid w:val="00D81774"/>
    <w:rsid w:val="00DA6BA6"/>
    <w:rsid w:val="00DB6A54"/>
    <w:rsid w:val="00DC4733"/>
    <w:rsid w:val="00DD6432"/>
    <w:rsid w:val="00DE702B"/>
    <w:rsid w:val="00DE7A58"/>
    <w:rsid w:val="00E02C26"/>
    <w:rsid w:val="00E06671"/>
    <w:rsid w:val="00E34486"/>
    <w:rsid w:val="00E363D2"/>
    <w:rsid w:val="00E42E64"/>
    <w:rsid w:val="00E45161"/>
    <w:rsid w:val="00E451CC"/>
    <w:rsid w:val="00E60758"/>
    <w:rsid w:val="00E62AA3"/>
    <w:rsid w:val="00E726A0"/>
    <w:rsid w:val="00E85757"/>
    <w:rsid w:val="00E877C7"/>
    <w:rsid w:val="00E90CD3"/>
    <w:rsid w:val="00E9783D"/>
    <w:rsid w:val="00EA160C"/>
    <w:rsid w:val="00EB63E6"/>
    <w:rsid w:val="00EB64E3"/>
    <w:rsid w:val="00EB7D25"/>
    <w:rsid w:val="00EC5297"/>
    <w:rsid w:val="00EC75F9"/>
    <w:rsid w:val="00ED0AD6"/>
    <w:rsid w:val="00ED3DAB"/>
    <w:rsid w:val="00ED4826"/>
    <w:rsid w:val="00EF2E5B"/>
    <w:rsid w:val="00EF7728"/>
    <w:rsid w:val="00F026E1"/>
    <w:rsid w:val="00F03FB4"/>
    <w:rsid w:val="00F2021E"/>
    <w:rsid w:val="00F4486B"/>
    <w:rsid w:val="00F53254"/>
    <w:rsid w:val="00F53AC9"/>
    <w:rsid w:val="00F63717"/>
    <w:rsid w:val="00F64BE7"/>
    <w:rsid w:val="00F65679"/>
    <w:rsid w:val="00F70916"/>
    <w:rsid w:val="00F75EE6"/>
    <w:rsid w:val="00F8017E"/>
    <w:rsid w:val="00F80696"/>
    <w:rsid w:val="00F839BA"/>
    <w:rsid w:val="00F858F5"/>
    <w:rsid w:val="00F9409D"/>
    <w:rsid w:val="00F9418C"/>
    <w:rsid w:val="00FA1F94"/>
    <w:rsid w:val="00FB5996"/>
    <w:rsid w:val="00FC1F55"/>
    <w:rsid w:val="00FC66F2"/>
    <w:rsid w:val="00FD18BF"/>
    <w:rsid w:val="00FF0C5B"/>
    <w:rsid w:val="00FF13B5"/>
    <w:rsid w:val="00FF6B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2C74090"/>
  <w15:docId w15:val="{99D2FE3F-7BE9-4294-9F35-7EC7B345E6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A6A92"/>
    <w:pPr>
      <w:spacing w:after="0" w:line="240" w:lineRule="auto"/>
      <w:jc w:val="both"/>
    </w:pPr>
    <w:rPr>
      <w:rFonts w:ascii="Times New Roman" w:hAnsi="Times New Roman" w:cs="Times New Roman"/>
      <w:sz w:val="24"/>
      <w:szCs w:val="24"/>
    </w:rPr>
  </w:style>
  <w:style w:type="paragraph" w:styleId="Titre1">
    <w:name w:val="heading 1"/>
    <w:basedOn w:val="Normal"/>
    <w:next w:val="Normal"/>
    <w:link w:val="Titre1Car"/>
    <w:uiPriority w:val="9"/>
    <w:qFormat/>
    <w:rsid w:val="00DE7A58"/>
    <w:pPr>
      <w:keepNext/>
      <w:keepLines/>
      <w:numPr>
        <w:numId w:val="2"/>
      </w:numPr>
      <w:spacing w:after="120"/>
      <w:ind w:left="0" w:hanging="426"/>
      <w:outlineLvl w:val="0"/>
    </w:pPr>
    <w:rPr>
      <w:rFonts w:ascii="Comic Sans MS" w:eastAsia="Times New Roman" w:hAnsi="Comic Sans MS" w:cstheme="majorBidi"/>
      <w:b/>
      <w:bCs/>
      <w:color w:val="0000FF"/>
      <w:sz w:val="28"/>
      <w:szCs w:val="28"/>
      <w:u w:val="single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C6447C"/>
    <w:pPr>
      <w:keepNext/>
      <w:keepLines/>
      <w:numPr>
        <w:ilvl w:val="1"/>
        <w:numId w:val="2"/>
      </w:numPr>
      <w:spacing w:after="60"/>
      <w:jc w:val="left"/>
      <w:outlineLvl w:val="1"/>
    </w:pPr>
    <w:rPr>
      <w:rFonts w:ascii="Arial" w:eastAsiaTheme="majorEastAsia" w:hAnsi="Arial" w:cs="Arial"/>
      <w:b/>
      <w:bCs/>
      <w:color w:val="FF0000"/>
      <w:u w:val="single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C6447C"/>
    <w:pPr>
      <w:keepNext/>
      <w:keepLines/>
      <w:numPr>
        <w:ilvl w:val="2"/>
        <w:numId w:val="2"/>
      </w:numPr>
      <w:jc w:val="left"/>
      <w:outlineLvl w:val="2"/>
    </w:pPr>
    <w:rPr>
      <w:rFonts w:eastAsiaTheme="majorEastAsia"/>
      <w:b/>
      <w:bCs/>
      <w:color w:val="00B050"/>
      <w:u w:val="single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C6447C"/>
    <w:pPr>
      <w:keepNext/>
      <w:keepLines/>
      <w:numPr>
        <w:ilvl w:val="3"/>
        <w:numId w:val="2"/>
      </w:numPr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C6447C"/>
    <w:pPr>
      <w:keepNext/>
      <w:keepLines/>
      <w:numPr>
        <w:ilvl w:val="5"/>
        <w:numId w:val="2"/>
      </w:numPr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C6447C"/>
    <w:pPr>
      <w:keepNext/>
      <w:keepLines/>
      <w:numPr>
        <w:ilvl w:val="6"/>
        <w:numId w:val="2"/>
      </w:numPr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C6447C"/>
    <w:pPr>
      <w:keepNext/>
      <w:keepLines/>
      <w:numPr>
        <w:ilvl w:val="7"/>
        <w:numId w:val="2"/>
      </w:numPr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C6447C"/>
    <w:pPr>
      <w:keepNext/>
      <w:keepLines/>
      <w:numPr>
        <w:ilvl w:val="8"/>
        <w:numId w:val="2"/>
      </w:numPr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aliases w:val="Grand Titre"/>
    <w:basedOn w:val="Normal"/>
    <w:next w:val="Normal"/>
    <w:link w:val="TitreCar"/>
    <w:autoRedefine/>
    <w:uiPriority w:val="10"/>
    <w:qFormat/>
    <w:rsid w:val="00C44DF9"/>
    <w:pPr>
      <w:spacing w:after="240"/>
      <w:jc w:val="center"/>
      <w:outlineLvl w:val="0"/>
    </w:pPr>
    <w:rPr>
      <w:rFonts w:ascii="Arial" w:eastAsiaTheme="majorEastAsia" w:hAnsi="Arial" w:cstheme="majorBidi"/>
      <w:b/>
      <w:caps/>
      <w:color w:val="FF0000"/>
      <w:spacing w:val="5"/>
      <w:kern w:val="28"/>
      <w:sz w:val="28"/>
      <w:szCs w:val="52"/>
      <w:u w:val="single"/>
    </w:rPr>
  </w:style>
  <w:style w:type="character" w:customStyle="1" w:styleId="TitreCar">
    <w:name w:val="Titre Car"/>
    <w:aliases w:val="Grand Titre Car"/>
    <w:basedOn w:val="Policepardfaut"/>
    <w:link w:val="Titre"/>
    <w:uiPriority w:val="10"/>
    <w:rsid w:val="00C44DF9"/>
    <w:rPr>
      <w:rFonts w:ascii="Arial" w:eastAsiaTheme="majorEastAsia" w:hAnsi="Arial" w:cstheme="majorBidi"/>
      <w:b/>
      <w:caps/>
      <w:color w:val="FF0000"/>
      <w:spacing w:val="5"/>
      <w:kern w:val="28"/>
      <w:sz w:val="28"/>
      <w:szCs w:val="52"/>
      <w:u w:val="single"/>
    </w:rPr>
  </w:style>
  <w:style w:type="character" w:customStyle="1" w:styleId="Titre1Car">
    <w:name w:val="Titre 1 Car"/>
    <w:basedOn w:val="Policepardfaut"/>
    <w:link w:val="Titre1"/>
    <w:uiPriority w:val="9"/>
    <w:rsid w:val="00DE7A58"/>
    <w:rPr>
      <w:rFonts w:ascii="Comic Sans MS" w:eastAsia="Times New Roman" w:hAnsi="Comic Sans MS" w:cstheme="majorBidi"/>
      <w:b/>
      <w:bCs/>
      <w:color w:val="0000FF"/>
      <w:sz w:val="28"/>
      <w:szCs w:val="28"/>
      <w:u w:val="single"/>
    </w:rPr>
  </w:style>
  <w:style w:type="paragraph" w:styleId="Paragraphedeliste">
    <w:name w:val="List Paragraph"/>
    <w:basedOn w:val="Normal"/>
    <w:uiPriority w:val="34"/>
    <w:qFormat/>
    <w:rsid w:val="00A93DE0"/>
    <w:pPr>
      <w:contextualSpacing/>
      <w:jc w:val="left"/>
    </w:pPr>
    <w:rPr>
      <w:rFonts w:ascii="Arial" w:hAnsi="Arial" w:cs="Arial"/>
      <w:b/>
      <w:color w:val="FF0000"/>
    </w:rPr>
  </w:style>
  <w:style w:type="character" w:customStyle="1" w:styleId="Titre2Car">
    <w:name w:val="Titre 2 Car"/>
    <w:basedOn w:val="Policepardfaut"/>
    <w:link w:val="Titre2"/>
    <w:uiPriority w:val="9"/>
    <w:rsid w:val="00C6447C"/>
    <w:rPr>
      <w:rFonts w:ascii="Arial" w:eastAsiaTheme="majorEastAsia" w:hAnsi="Arial" w:cs="Arial"/>
      <w:b/>
      <w:bCs/>
      <w:color w:val="FF0000"/>
      <w:sz w:val="24"/>
      <w:szCs w:val="24"/>
      <w:u w:val="single"/>
    </w:rPr>
  </w:style>
  <w:style w:type="character" w:customStyle="1" w:styleId="Titre3Car">
    <w:name w:val="Titre 3 Car"/>
    <w:basedOn w:val="Policepardfaut"/>
    <w:link w:val="Titre3"/>
    <w:uiPriority w:val="9"/>
    <w:rsid w:val="00C6447C"/>
    <w:rPr>
      <w:rFonts w:ascii="Times New Roman" w:eastAsiaTheme="majorEastAsia" w:hAnsi="Times New Roman" w:cs="Times New Roman"/>
      <w:b/>
      <w:bCs/>
      <w:color w:val="00B050"/>
      <w:sz w:val="24"/>
      <w:szCs w:val="24"/>
      <w:u w:val="single"/>
    </w:rPr>
  </w:style>
  <w:style w:type="character" w:customStyle="1" w:styleId="Titre4Car">
    <w:name w:val="Titre 4 Car"/>
    <w:basedOn w:val="Policepardfaut"/>
    <w:link w:val="Titre4"/>
    <w:uiPriority w:val="9"/>
    <w:semiHidden/>
    <w:rsid w:val="00C6447C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</w:rPr>
  </w:style>
  <w:style w:type="character" w:customStyle="1" w:styleId="Titre6Car">
    <w:name w:val="Titre 6 Car"/>
    <w:basedOn w:val="Policepardfaut"/>
    <w:link w:val="Titre6"/>
    <w:uiPriority w:val="9"/>
    <w:semiHidden/>
    <w:rsid w:val="00C6447C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</w:rPr>
  </w:style>
  <w:style w:type="character" w:customStyle="1" w:styleId="Titre7Car">
    <w:name w:val="Titre 7 Car"/>
    <w:basedOn w:val="Policepardfaut"/>
    <w:link w:val="Titre7"/>
    <w:uiPriority w:val="9"/>
    <w:semiHidden/>
    <w:rsid w:val="00C6447C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4"/>
    </w:rPr>
  </w:style>
  <w:style w:type="character" w:customStyle="1" w:styleId="Titre8Car">
    <w:name w:val="Titre 8 Car"/>
    <w:basedOn w:val="Policepardfaut"/>
    <w:link w:val="Titre8"/>
    <w:uiPriority w:val="9"/>
    <w:semiHidden/>
    <w:rsid w:val="00C6447C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Titre9Car">
    <w:name w:val="Titre 9 Car"/>
    <w:basedOn w:val="Policepardfaut"/>
    <w:link w:val="Titre9"/>
    <w:uiPriority w:val="9"/>
    <w:semiHidden/>
    <w:rsid w:val="00C6447C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En-tte">
    <w:name w:val="header"/>
    <w:basedOn w:val="Normal"/>
    <w:link w:val="En-tteCar"/>
    <w:uiPriority w:val="99"/>
    <w:unhideWhenUsed/>
    <w:rsid w:val="00F53254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F53254"/>
    <w:rPr>
      <w:rFonts w:ascii="Times New Roman" w:hAnsi="Times New Roman" w:cs="Times New Roman"/>
      <w:sz w:val="24"/>
      <w:szCs w:val="24"/>
    </w:rPr>
  </w:style>
  <w:style w:type="paragraph" w:styleId="Pieddepage">
    <w:name w:val="footer"/>
    <w:basedOn w:val="Normal"/>
    <w:link w:val="PieddepageCar"/>
    <w:uiPriority w:val="99"/>
    <w:unhideWhenUsed/>
    <w:rsid w:val="00F53254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F53254"/>
    <w:rPr>
      <w:rFonts w:ascii="Times New Roman" w:hAnsi="Times New Roman" w:cs="Times New Roman"/>
      <w:sz w:val="24"/>
      <w:szCs w:val="24"/>
    </w:rPr>
  </w:style>
  <w:style w:type="table" w:styleId="Grilledutableau">
    <w:name w:val="Table Grid"/>
    <w:basedOn w:val="TableauNormal"/>
    <w:uiPriority w:val="59"/>
    <w:rsid w:val="00B21C4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B21C46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CA748B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A748B"/>
    <w:rPr>
      <w:rFonts w:ascii="Tahoma" w:hAnsi="Tahoma" w:cs="Tahoma"/>
      <w:sz w:val="16"/>
      <w:szCs w:val="16"/>
    </w:rPr>
  </w:style>
  <w:style w:type="character" w:styleId="Lienhypertexte">
    <w:name w:val="Hyperlink"/>
    <w:basedOn w:val="Policepardfaut"/>
    <w:uiPriority w:val="99"/>
    <w:unhideWhenUsed/>
    <w:rsid w:val="00612696"/>
    <w:rPr>
      <w:color w:val="0000FF" w:themeColor="hyperlink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sid w:val="0020115C"/>
    <w:rPr>
      <w:color w:val="800080" w:themeColor="followedHyperlink"/>
      <w:u w:val="single"/>
    </w:rPr>
  </w:style>
  <w:style w:type="paragraph" w:styleId="NormalWeb">
    <w:name w:val="Normal (Web)"/>
    <w:basedOn w:val="Normal"/>
    <w:uiPriority w:val="99"/>
    <w:unhideWhenUsed/>
    <w:rsid w:val="00025946"/>
    <w:pPr>
      <w:spacing w:before="100" w:beforeAutospacing="1" w:after="100" w:afterAutospacing="1"/>
      <w:jc w:val="left"/>
    </w:pPr>
    <w:rPr>
      <w:rFonts w:eastAsia="Times New Roman"/>
      <w:lang w:eastAsia="fr-FR"/>
    </w:rPr>
  </w:style>
  <w:style w:type="paragraph" w:customStyle="1" w:styleId="Norma1">
    <w:name w:val="Norma 1"/>
    <w:basedOn w:val="Normal"/>
    <w:link w:val="Norma1Car"/>
    <w:qFormat/>
    <w:rsid w:val="001150AC"/>
    <w:pPr>
      <w:spacing w:after="120"/>
    </w:pPr>
  </w:style>
  <w:style w:type="paragraph" w:customStyle="1" w:styleId="Normal1">
    <w:name w:val="Normal1"/>
    <w:basedOn w:val="Normal"/>
    <w:qFormat/>
    <w:rsid w:val="00250FD1"/>
    <w:pPr>
      <w:tabs>
        <w:tab w:val="left" w:pos="5643"/>
      </w:tabs>
      <w:spacing w:after="120"/>
    </w:pPr>
    <w:rPr>
      <w:rFonts w:eastAsia="Times New Roman"/>
      <w:szCs w:val="32"/>
      <w:lang w:eastAsia="fr-FR"/>
    </w:rPr>
  </w:style>
  <w:style w:type="character" w:customStyle="1" w:styleId="Norma1Car">
    <w:name w:val="Norma 1 Car"/>
    <w:basedOn w:val="Policepardfaut"/>
    <w:link w:val="Norma1"/>
    <w:rsid w:val="001150AC"/>
    <w:rPr>
      <w:rFonts w:ascii="Times New Roman" w:hAnsi="Times New Roman" w:cs="Times New Roman"/>
      <w:sz w:val="24"/>
      <w:szCs w:val="24"/>
    </w:rPr>
  </w:style>
  <w:style w:type="table" w:customStyle="1" w:styleId="Grilledutableau2">
    <w:name w:val="Grille du tableau2"/>
    <w:basedOn w:val="TableauNormal"/>
    <w:next w:val="Grilledutableau"/>
    <w:uiPriority w:val="59"/>
    <w:rsid w:val="009C4C90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Corpsdetexte">
    <w:name w:val="Body Text"/>
    <w:basedOn w:val="Normal"/>
    <w:link w:val="CorpsdetexteCar"/>
    <w:uiPriority w:val="1"/>
    <w:qFormat/>
    <w:rsid w:val="00942662"/>
    <w:pPr>
      <w:widowControl w:val="0"/>
      <w:ind w:left="733"/>
      <w:jc w:val="left"/>
    </w:pPr>
    <w:rPr>
      <w:rFonts w:ascii="Arial" w:eastAsia="Arial" w:hAnsi="Arial" w:cstheme="minorBidi"/>
      <w:sz w:val="22"/>
      <w:szCs w:val="22"/>
      <w:lang w:val="en-US"/>
    </w:rPr>
  </w:style>
  <w:style w:type="character" w:customStyle="1" w:styleId="CorpsdetexteCar">
    <w:name w:val="Corps de texte Car"/>
    <w:basedOn w:val="Policepardfaut"/>
    <w:link w:val="Corpsdetexte"/>
    <w:uiPriority w:val="1"/>
    <w:rsid w:val="00942662"/>
    <w:rPr>
      <w:rFonts w:ascii="Arial" w:eastAsia="Arial" w:hAnsi="Arial"/>
      <w:lang w:val="en-US"/>
    </w:rPr>
  </w:style>
  <w:style w:type="table" w:customStyle="1" w:styleId="TableNormal">
    <w:name w:val="Table Normal"/>
    <w:uiPriority w:val="2"/>
    <w:semiHidden/>
    <w:unhideWhenUsed/>
    <w:qFormat/>
    <w:rsid w:val="006E3B43"/>
    <w:pPr>
      <w:widowControl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6E3B43"/>
    <w:pPr>
      <w:widowControl w:val="0"/>
      <w:jc w:val="left"/>
    </w:pPr>
    <w:rPr>
      <w:rFonts w:asciiTheme="minorHAnsi" w:hAnsiTheme="minorHAnsi" w:cstheme="minorBidi"/>
      <w:sz w:val="22"/>
      <w:szCs w:val="22"/>
      <w:lang w:val="en-US"/>
    </w:rPr>
  </w:style>
  <w:style w:type="character" w:styleId="Textedelespacerserv">
    <w:name w:val="Placeholder Text"/>
    <w:basedOn w:val="Policepardfaut"/>
    <w:uiPriority w:val="99"/>
    <w:semiHidden/>
    <w:rsid w:val="00AA6ACC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5201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75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9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6019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724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683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860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314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815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6602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4253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gif"/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glossaryDocument" Target="glossary/document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Perso\AppData\Roaming\Microsoft\Templates\Mod&#233;le%20Cours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/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20002A87" w:usb1="00000000" w:usb2="00000000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Amandine">
    <w:charset w:val="00"/>
    <w:family w:val="auto"/>
    <w:pitch w:val="variable"/>
    <w:sig w:usb0="80000003" w:usb1="00000000" w:usb2="00000000" w:usb3="00000000" w:csb0="00000001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0CFF"/>
    <w:rsid w:val="00220CFF"/>
    <w:rsid w:val="00733A83"/>
    <w:rsid w:val="008944D2"/>
    <w:rsid w:val="009C2A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rsid w:val="009C2A1F"/>
    <w:rPr>
      <w:color w:val="808080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90F1A39-5AA2-443F-9BAD-BFA7806D15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Modéle Cours.dotx</Template>
  <TotalTime>66</TotalTime>
  <Pages>3</Pages>
  <Words>113</Words>
  <Characters>623</Characters>
  <Application>Microsoft Office Word</Application>
  <DocSecurity>0</DocSecurity>
  <Lines>5</Lines>
  <Paragraphs>1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Titres</vt:lpstr>
      </vt:variant>
      <vt:variant>
        <vt:i4>7</vt:i4>
      </vt:variant>
    </vt:vector>
  </HeadingPairs>
  <TitlesOfParts>
    <vt:vector size="8" baseType="lpstr">
      <vt:lpstr/>
      <vt:lpstr>DR 1</vt:lpstr>
      <vt:lpstr>DR 2</vt:lpstr>
      <vt:lpstr>DR 3</vt:lpstr>
      <vt:lpstr>DT 2</vt:lpstr>
      <vt:lpstr>DT 3</vt:lpstr>
      <vt:lpstr>DT 4</vt:lpstr>
      <vt:lpstr>DT 5</vt:lpstr>
    </vt:vector>
  </TitlesOfParts>
  <Company/>
  <LinksUpToDate>false</LinksUpToDate>
  <CharactersWithSpaces>735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Perso</dc:creator>
  <cp:keywords/>
  <dc:description/>
  <cp:lastModifiedBy>JP</cp:lastModifiedBy>
  <cp:revision>13</cp:revision>
  <cp:lastPrinted>2020-04-21T10:01:00Z</cp:lastPrinted>
  <dcterms:created xsi:type="dcterms:W3CDTF">2020-04-21T11:40:00Z</dcterms:created>
  <dcterms:modified xsi:type="dcterms:W3CDTF">2020-04-21T16:19:00Z</dcterms:modified>
</cp:coreProperties>
</file>